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8EF8" w14:textId="77777777" w:rsidR="00761E4C" w:rsidRPr="00761E4C" w:rsidRDefault="00761E4C" w:rsidP="00633D37">
      <w:pPr>
        <w:pStyle w:val="Hovedtittel"/>
        <w:rPr>
          <w:szCs w:val="32"/>
          <w:lang w:val="nb-NO"/>
        </w:rPr>
      </w:pPr>
    </w:p>
    <w:p w14:paraId="4EC98EF9" w14:textId="77777777" w:rsidR="00761E4C" w:rsidRPr="00761E4C" w:rsidRDefault="00761E4C" w:rsidP="00633D37">
      <w:pPr>
        <w:pStyle w:val="Hovedtittel"/>
        <w:rPr>
          <w:szCs w:val="32"/>
          <w:lang w:val="nb-NO"/>
        </w:rPr>
      </w:pPr>
    </w:p>
    <w:p w14:paraId="4EC98EFA" w14:textId="77777777" w:rsidR="00761E4C" w:rsidRPr="00761E4C" w:rsidRDefault="00761E4C" w:rsidP="00EA3A39">
      <w:pPr>
        <w:pStyle w:val="Kontraktstil"/>
        <w:ind w:left="0"/>
        <w:rPr>
          <w:sz w:val="32"/>
          <w:szCs w:val="32"/>
          <w:lang w:val="nb-NO"/>
        </w:rPr>
      </w:pPr>
    </w:p>
    <w:p w14:paraId="4EC98EFB" w14:textId="34B78297" w:rsidR="00633D37" w:rsidRPr="00761E4C" w:rsidRDefault="00C77A1C" w:rsidP="00761E4C">
      <w:pPr>
        <w:pStyle w:val="Hovedtittel"/>
        <w:ind w:left="0"/>
        <w:jc w:val="center"/>
        <w:rPr>
          <w:szCs w:val="32"/>
          <w:lang w:val="nb-NO"/>
        </w:rPr>
      </w:pPr>
      <w:r w:rsidRPr="00761E4C">
        <w:rPr>
          <w:szCs w:val="32"/>
          <w:lang w:val="nb-NO"/>
        </w:rPr>
        <w:t xml:space="preserve">VEDLEGG </w:t>
      </w:r>
      <w:r w:rsidR="000C3994">
        <w:rPr>
          <w:szCs w:val="32"/>
          <w:lang w:val="nb-NO"/>
        </w:rPr>
        <w:t>05</w:t>
      </w:r>
      <w:r w:rsidRPr="00761E4C">
        <w:rPr>
          <w:szCs w:val="32"/>
          <w:lang w:val="nb-NO"/>
        </w:rPr>
        <w:t xml:space="preserve"> </w:t>
      </w:r>
      <w:r w:rsidR="00761E4C" w:rsidRPr="00761E4C">
        <w:rPr>
          <w:szCs w:val="32"/>
          <w:lang w:val="nb-NO"/>
        </w:rPr>
        <w:t>–</w:t>
      </w:r>
      <w:r w:rsidRPr="00761E4C">
        <w:rPr>
          <w:szCs w:val="32"/>
          <w:lang w:val="nb-NO"/>
        </w:rPr>
        <w:t xml:space="preserve"> UNDERLEVERANDØRER</w:t>
      </w:r>
    </w:p>
    <w:p w14:paraId="4EC98EFC" w14:textId="77777777" w:rsidR="00761E4C" w:rsidRDefault="00C77A1C" w:rsidP="00761E4C">
      <w:pPr>
        <w:pStyle w:val="Hovedtittel"/>
        <w:ind w:left="0"/>
        <w:jc w:val="center"/>
        <w:rPr>
          <w:lang w:val="nb-NO"/>
        </w:rPr>
      </w:pPr>
      <w:r>
        <w:rPr>
          <w:lang w:val="nb-NO"/>
        </w:rPr>
        <w:t>Kontrakt nr.: &lt;CONTRACTNUMBER</w:t>
      </w:r>
    </w:p>
    <w:p w14:paraId="4EC98EFD" w14:textId="77777777" w:rsidR="00761E4C" w:rsidRPr="00761E4C" w:rsidRDefault="00761E4C" w:rsidP="00761E4C">
      <w:pPr>
        <w:pStyle w:val="Kontraktstil"/>
        <w:rPr>
          <w:lang w:val="nb-NO"/>
        </w:rPr>
      </w:pPr>
    </w:p>
    <w:p w14:paraId="4EC98EFE" w14:textId="77777777" w:rsidR="00633D37" w:rsidRPr="00633D37" w:rsidRDefault="00761E4C" w:rsidP="00633D37">
      <w:pPr>
        <w:pStyle w:val="Kontraktstil"/>
        <w:rPr>
          <w:lang w:val="nb-NO"/>
        </w:rPr>
      </w:pPr>
      <w:r>
        <w:rPr>
          <w:lang w:val="nb-NO"/>
        </w:rPr>
        <w:br w:type="page"/>
      </w:r>
      <w:r w:rsidR="00C77A1C" w:rsidRPr="00633D37">
        <w:rPr>
          <w:lang w:val="nb-NO"/>
        </w:rPr>
        <w:lastRenderedPageBreak/>
        <w:t>Under utførelse av kontrakten vil Leverandøren benytte følgende underleverandører.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3023"/>
        <w:gridCol w:w="1375"/>
      </w:tblGrid>
      <w:tr w:rsidR="001D7330" w14:paraId="4EC98F02" w14:textId="77777777" w:rsidTr="00717822">
        <w:tc>
          <w:tcPr>
            <w:tcW w:w="3969" w:type="dxa"/>
          </w:tcPr>
          <w:p w14:paraId="4EC98EFF" w14:textId="77777777" w:rsidR="00633D37" w:rsidRPr="00717822" w:rsidRDefault="00C77A1C" w:rsidP="00717822">
            <w:pPr>
              <w:pStyle w:val="Tabelloverskrift"/>
              <w:rPr>
                <w:lang w:val="nb-NO"/>
              </w:rPr>
            </w:pPr>
            <w:r w:rsidRPr="00717822">
              <w:rPr>
                <w:lang w:val="nb-NO"/>
              </w:rPr>
              <w:t>Underleverandørens navn og forretningsadresse</w:t>
            </w:r>
          </w:p>
        </w:tc>
        <w:tc>
          <w:tcPr>
            <w:tcW w:w="3119" w:type="dxa"/>
          </w:tcPr>
          <w:p w14:paraId="4EC98F00" w14:textId="77777777" w:rsidR="00633D37" w:rsidRPr="00717822" w:rsidRDefault="00C77A1C" w:rsidP="00717822">
            <w:pPr>
              <w:pStyle w:val="Tabelloverskrift"/>
              <w:rPr>
                <w:lang w:val="nb-NO"/>
              </w:rPr>
            </w:pPr>
            <w:r w:rsidRPr="00717822">
              <w:rPr>
                <w:lang w:val="nb-NO"/>
              </w:rPr>
              <w:t>Type underleveranse</w:t>
            </w:r>
          </w:p>
        </w:tc>
        <w:tc>
          <w:tcPr>
            <w:tcW w:w="1383" w:type="dxa"/>
          </w:tcPr>
          <w:p w14:paraId="4EC98F01" w14:textId="77777777" w:rsidR="00633D37" w:rsidRPr="00717822" w:rsidRDefault="00C77A1C" w:rsidP="00717822">
            <w:pPr>
              <w:pStyle w:val="Tabelloverskrift"/>
              <w:rPr>
                <w:lang w:val="nb-NO"/>
              </w:rPr>
            </w:pPr>
            <w:r w:rsidRPr="00717822">
              <w:rPr>
                <w:lang w:val="nb-NO"/>
              </w:rPr>
              <w:t>Verdi av leveransen</w:t>
            </w:r>
          </w:p>
        </w:tc>
      </w:tr>
      <w:tr w:rsidR="001D7330" w14:paraId="4EC98F06" w14:textId="77777777" w:rsidTr="00717822">
        <w:tc>
          <w:tcPr>
            <w:tcW w:w="3969" w:type="dxa"/>
          </w:tcPr>
          <w:p w14:paraId="4EC98F03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4EC98F04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4EC98F05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</w:tr>
      <w:tr w:rsidR="001D7330" w14:paraId="4EC98F0A" w14:textId="77777777" w:rsidTr="00717822">
        <w:tc>
          <w:tcPr>
            <w:tcW w:w="3969" w:type="dxa"/>
          </w:tcPr>
          <w:p w14:paraId="4EC98F07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4EC98F08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4EC98F09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</w:tr>
      <w:tr w:rsidR="001D7330" w14:paraId="4EC98F0E" w14:textId="77777777" w:rsidTr="00717822">
        <w:tc>
          <w:tcPr>
            <w:tcW w:w="3969" w:type="dxa"/>
          </w:tcPr>
          <w:p w14:paraId="4EC98F0B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3119" w:type="dxa"/>
          </w:tcPr>
          <w:p w14:paraId="4EC98F0C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  <w:tc>
          <w:tcPr>
            <w:tcW w:w="1383" w:type="dxa"/>
          </w:tcPr>
          <w:p w14:paraId="4EC98F0D" w14:textId="77777777" w:rsidR="00633D37" w:rsidRPr="00717822" w:rsidRDefault="00633D37" w:rsidP="00717822">
            <w:pPr>
              <w:pStyle w:val="Tabelltekst"/>
              <w:rPr>
                <w:lang w:val="nb-NO"/>
              </w:rPr>
            </w:pPr>
          </w:p>
        </w:tc>
      </w:tr>
    </w:tbl>
    <w:p w14:paraId="4EC98F0F" w14:textId="77777777" w:rsidR="001E5A5D" w:rsidRDefault="00633D37" w:rsidP="00633D37">
      <w:pPr>
        <w:pStyle w:val="Kontraktstil"/>
        <w:rPr>
          <w:lang w:val="nb-NO"/>
        </w:rPr>
      </w:pPr>
      <w:r w:rsidRPr="00633D37">
        <w:rPr>
          <w:lang w:val="nb-NO"/>
        </w:rPr>
        <w:t>Leverandøren kan ikke endre underleverandør uten avtale med K</w:t>
      </w:r>
      <w:r w:rsidR="0081404A">
        <w:rPr>
          <w:lang w:val="nb-NO"/>
        </w:rPr>
        <w:t>jøper</w:t>
      </w:r>
      <w:r w:rsidRPr="00633D37">
        <w:rPr>
          <w:lang w:val="nb-NO"/>
        </w:rPr>
        <w:t>en.</w:t>
      </w:r>
    </w:p>
    <w:p w14:paraId="4EC98F10" w14:textId="77777777" w:rsidR="00BA4B04" w:rsidRDefault="00C77A1C" w:rsidP="00633D37">
      <w:pPr>
        <w:pStyle w:val="Kontraktstil"/>
        <w:rPr>
          <w:lang w:val="nb-NO"/>
        </w:rPr>
      </w:pPr>
      <w:r>
        <w:rPr>
          <w:lang w:val="nb-NO"/>
        </w:rPr>
        <w:t xml:space="preserve">Er underleverandør godkjent Lærebedrift med læringer? </w:t>
      </w:r>
    </w:p>
    <w:p w14:paraId="2C45F278" w14:textId="77777777" w:rsidR="00DE46D7" w:rsidRDefault="00C77A1C" w:rsidP="00633D37">
      <w:pPr>
        <w:pStyle w:val="Kontraktstil"/>
        <w:rPr>
          <w:lang w:val="nb-NO"/>
        </w:rPr>
        <w:sectPr w:rsidR="00DE46D7" w:rsidSect="00761E4C">
          <w:headerReference w:type="default" r:id="rId14"/>
          <w:footerReference w:type="default" r:id="rId15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  <w:r>
        <w:rPr>
          <w:lang w:val="nb-NO"/>
        </w:rPr>
        <w:t xml:space="preserve"> </w:t>
      </w:r>
    </w:p>
    <w:p w14:paraId="2A901D0F" w14:textId="77777777" w:rsidR="00DE46D7" w:rsidRPr="00DE46D7" w:rsidRDefault="00DE46D7" w:rsidP="00DE46D7">
      <w:pPr>
        <w:pStyle w:val="Kontraktstil"/>
      </w:pPr>
      <w:r w:rsidRPr="00DE46D7">
        <w:lastRenderedPageBreak/>
        <w:t>During the performance of the Contract, the Supplier shall engage the following subcontractors: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2987"/>
        <w:gridCol w:w="2989"/>
        <w:gridCol w:w="2366"/>
      </w:tblGrid>
      <w:tr w:rsidR="00DE46D7" w14:paraId="79A060D7" w14:textId="77777777" w:rsidTr="00DE46D7">
        <w:tc>
          <w:tcPr>
            <w:tcW w:w="3069" w:type="dxa"/>
          </w:tcPr>
          <w:p w14:paraId="6EB560FD" w14:textId="7104F1FA" w:rsidR="00DE46D7" w:rsidRPr="00DE46D7" w:rsidRDefault="00DE46D7" w:rsidP="00633D37">
            <w:pPr>
              <w:pStyle w:val="Kontraktstil"/>
              <w:ind w:left="0"/>
              <w:rPr>
                <w:b/>
                <w:bCs/>
              </w:rPr>
            </w:pPr>
            <w:r w:rsidRPr="00DE46D7">
              <w:rPr>
                <w:b/>
                <w:bCs/>
              </w:rPr>
              <w:t>Subcontractor name and business address</w:t>
            </w:r>
          </w:p>
        </w:tc>
        <w:tc>
          <w:tcPr>
            <w:tcW w:w="3070" w:type="dxa"/>
          </w:tcPr>
          <w:p w14:paraId="3F56C817" w14:textId="24154793" w:rsidR="00DE46D7" w:rsidRPr="00DE46D7" w:rsidRDefault="00DE46D7" w:rsidP="00633D37">
            <w:pPr>
              <w:pStyle w:val="Kontraktstil"/>
              <w:ind w:left="0"/>
              <w:rPr>
                <w:b/>
                <w:bCs/>
              </w:rPr>
            </w:pPr>
            <w:r w:rsidRPr="00DE46D7">
              <w:rPr>
                <w:b/>
                <w:bCs/>
              </w:rPr>
              <w:t>Type of subcontracted services</w:t>
            </w:r>
          </w:p>
        </w:tc>
        <w:tc>
          <w:tcPr>
            <w:tcW w:w="2429" w:type="dxa"/>
          </w:tcPr>
          <w:p w14:paraId="7F46EFB2" w14:textId="3395DA2E" w:rsidR="00DE46D7" w:rsidRPr="00DE46D7" w:rsidRDefault="00DE46D7" w:rsidP="00633D37">
            <w:pPr>
              <w:pStyle w:val="Kontraktstil"/>
              <w:ind w:left="0"/>
              <w:rPr>
                <w:b/>
                <w:bCs/>
              </w:rPr>
            </w:pPr>
            <w:r w:rsidRPr="00DE46D7">
              <w:rPr>
                <w:b/>
                <w:bCs/>
              </w:rPr>
              <w:t>Value of the subcontrac</w:t>
            </w:r>
          </w:p>
        </w:tc>
      </w:tr>
      <w:tr w:rsidR="00DE46D7" w14:paraId="4AD64257" w14:textId="77777777" w:rsidTr="00DE46D7">
        <w:tc>
          <w:tcPr>
            <w:tcW w:w="3069" w:type="dxa"/>
          </w:tcPr>
          <w:p w14:paraId="18B00428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3070" w:type="dxa"/>
          </w:tcPr>
          <w:p w14:paraId="339C2350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2429" w:type="dxa"/>
          </w:tcPr>
          <w:p w14:paraId="0803710F" w14:textId="77777777" w:rsidR="00DE46D7" w:rsidRDefault="00DE46D7" w:rsidP="00633D37">
            <w:pPr>
              <w:pStyle w:val="Kontraktstil"/>
              <w:ind w:left="0"/>
            </w:pPr>
          </w:p>
        </w:tc>
      </w:tr>
      <w:tr w:rsidR="00DE46D7" w14:paraId="2AF4EAD5" w14:textId="77777777" w:rsidTr="00DE46D7">
        <w:tc>
          <w:tcPr>
            <w:tcW w:w="3069" w:type="dxa"/>
          </w:tcPr>
          <w:p w14:paraId="18BBDB0D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3070" w:type="dxa"/>
          </w:tcPr>
          <w:p w14:paraId="79CF3439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2429" w:type="dxa"/>
          </w:tcPr>
          <w:p w14:paraId="1D1358E2" w14:textId="77777777" w:rsidR="00DE46D7" w:rsidRDefault="00DE46D7" w:rsidP="00633D37">
            <w:pPr>
              <w:pStyle w:val="Kontraktstil"/>
              <w:ind w:left="0"/>
            </w:pPr>
          </w:p>
        </w:tc>
      </w:tr>
      <w:tr w:rsidR="00DE46D7" w14:paraId="48565648" w14:textId="77777777" w:rsidTr="00DE46D7">
        <w:tc>
          <w:tcPr>
            <w:tcW w:w="3069" w:type="dxa"/>
          </w:tcPr>
          <w:p w14:paraId="10E1BC6E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3070" w:type="dxa"/>
          </w:tcPr>
          <w:p w14:paraId="3F0693A4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2429" w:type="dxa"/>
          </w:tcPr>
          <w:p w14:paraId="7A5ABF95" w14:textId="77777777" w:rsidR="00DE46D7" w:rsidRDefault="00DE46D7" w:rsidP="00633D37">
            <w:pPr>
              <w:pStyle w:val="Kontraktstil"/>
              <w:ind w:left="0"/>
            </w:pPr>
          </w:p>
        </w:tc>
      </w:tr>
      <w:tr w:rsidR="00DE46D7" w14:paraId="406AD690" w14:textId="77777777" w:rsidTr="00DE46D7">
        <w:tc>
          <w:tcPr>
            <w:tcW w:w="3069" w:type="dxa"/>
          </w:tcPr>
          <w:p w14:paraId="3338E152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3070" w:type="dxa"/>
          </w:tcPr>
          <w:p w14:paraId="2828E679" w14:textId="77777777" w:rsidR="00DE46D7" w:rsidRDefault="00DE46D7" w:rsidP="00633D37">
            <w:pPr>
              <w:pStyle w:val="Kontraktstil"/>
              <w:ind w:left="0"/>
            </w:pPr>
          </w:p>
        </w:tc>
        <w:tc>
          <w:tcPr>
            <w:tcW w:w="2429" w:type="dxa"/>
          </w:tcPr>
          <w:p w14:paraId="441E8813" w14:textId="77777777" w:rsidR="00DE46D7" w:rsidRDefault="00DE46D7" w:rsidP="00633D37">
            <w:pPr>
              <w:pStyle w:val="Kontraktstil"/>
              <w:ind w:left="0"/>
            </w:pPr>
          </w:p>
        </w:tc>
      </w:tr>
    </w:tbl>
    <w:p w14:paraId="1AB35C16" w14:textId="77777777" w:rsidR="00DE46D7" w:rsidRDefault="00DE46D7" w:rsidP="00DE46D7">
      <w:pPr>
        <w:pStyle w:val="Kontraktstil"/>
      </w:pPr>
    </w:p>
    <w:p w14:paraId="6DE06865" w14:textId="77777777" w:rsidR="00DE46D7" w:rsidRDefault="00DE46D7" w:rsidP="00DE46D7">
      <w:pPr>
        <w:pStyle w:val="Kontraktstil"/>
      </w:pPr>
      <w:r>
        <w:t>The Supplier may not replace or change subcontractors without the prior agreement of the Purchaser.</w:t>
      </w:r>
    </w:p>
    <w:p w14:paraId="4EC98F11" w14:textId="5511D191" w:rsidR="00BA4B04" w:rsidRPr="00DE46D7" w:rsidRDefault="00DE46D7" w:rsidP="00DE46D7">
      <w:pPr>
        <w:pStyle w:val="Kontraktstil"/>
      </w:pPr>
      <w:r>
        <w:t>Is the subcontractor an approved training company with apprentices?</w:t>
      </w:r>
    </w:p>
    <w:sectPr w:rsidR="00BA4B04" w:rsidRPr="00DE46D7" w:rsidSect="00761E4C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3845E" w14:textId="77777777" w:rsidR="00AB6E27" w:rsidRDefault="00AB6E27" w:rsidP="009468FD">
      <w:pPr>
        <w:spacing w:before="0" w:after="0"/>
      </w:pPr>
      <w:r>
        <w:separator/>
      </w:r>
    </w:p>
  </w:endnote>
  <w:endnote w:type="continuationSeparator" w:id="0">
    <w:p w14:paraId="2C7D8EAA" w14:textId="77777777" w:rsidR="00AB6E27" w:rsidRDefault="00AB6E27" w:rsidP="009468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8F19" w14:textId="77777777" w:rsidR="00761E4C" w:rsidRDefault="00C77A1C" w:rsidP="00761E4C">
    <w:pPr>
      <w:pStyle w:val="Bunntekst"/>
      <w:tabs>
        <w:tab w:val="left" w:pos="705"/>
        <w:tab w:val="right" w:pos="9072"/>
      </w:tabs>
      <w:contextualSpacing/>
      <w:rPr>
        <w:sz w:val="18"/>
        <w:szCs w:val="18"/>
        <w:lang w:val="nb-NO"/>
      </w:rPr>
    </w:pPr>
    <w:r>
      <w:rPr>
        <w:sz w:val="18"/>
        <w:szCs w:val="18"/>
        <w:lang w:val="nb-NO"/>
      </w:rPr>
      <w:t>__________________________________________________________________________________________</w:t>
    </w:r>
    <w:r>
      <w:rPr>
        <w:sz w:val="18"/>
        <w:szCs w:val="18"/>
        <w:lang w:val="nb-NO"/>
      </w:rPr>
      <w:tab/>
    </w:r>
  </w:p>
  <w:p w14:paraId="4EC98F1A" w14:textId="77777777" w:rsidR="00761E4C" w:rsidRPr="005E6A47" w:rsidRDefault="00C77A1C" w:rsidP="00761E4C">
    <w:pPr>
      <w:pStyle w:val="Bunntekst"/>
      <w:tabs>
        <w:tab w:val="left" w:pos="705"/>
        <w:tab w:val="right" w:pos="9072"/>
      </w:tabs>
      <w:contextualSpacing/>
      <w:rPr>
        <w:sz w:val="16"/>
        <w:szCs w:val="16"/>
        <w:lang w:val="nb-NO"/>
      </w:rPr>
    </w:pPr>
    <w:r w:rsidRPr="005E6A47">
      <w:rPr>
        <w:sz w:val="16"/>
        <w:szCs w:val="16"/>
        <w:lang w:val="nb-NO"/>
      </w:rPr>
      <w:t>Mal: # 9</w:t>
    </w:r>
    <w:r>
      <w:rPr>
        <w:sz w:val="16"/>
        <w:szCs w:val="16"/>
        <w:lang w:val="nb-NO"/>
      </w:rPr>
      <w:t>11</w:t>
    </w:r>
    <w:r w:rsidRPr="005E6A47">
      <w:rPr>
        <w:sz w:val="16"/>
        <w:szCs w:val="16"/>
        <w:lang w:val="nb-NO"/>
      </w:rPr>
      <w:t xml:space="preserve"> Vedlegg </w:t>
    </w:r>
    <w:r>
      <w:rPr>
        <w:sz w:val="16"/>
        <w:szCs w:val="16"/>
        <w:lang w:val="nb-NO"/>
      </w:rPr>
      <w:t>H</w:t>
    </w:r>
    <w:r w:rsidRPr="005E6A47">
      <w:rPr>
        <w:sz w:val="16"/>
        <w:szCs w:val="16"/>
        <w:lang w:val="nb-NO"/>
      </w:rPr>
      <w:t xml:space="preserve"> – </w:t>
    </w:r>
    <w:r>
      <w:rPr>
        <w:sz w:val="16"/>
        <w:szCs w:val="16"/>
        <w:lang w:val="nb-NO"/>
      </w:rPr>
      <w:t>Underleverandører</w:t>
    </w:r>
  </w:p>
  <w:p w14:paraId="4EC98F1B" w14:textId="77777777" w:rsidR="003E44CA" w:rsidRPr="00761E4C" w:rsidRDefault="00761E4C" w:rsidP="00761E4C">
    <w:pPr>
      <w:pStyle w:val="Bunntekst"/>
      <w:tabs>
        <w:tab w:val="clear" w:pos="8306"/>
        <w:tab w:val="left" w:pos="705"/>
        <w:tab w:val="right" w:pos="9072"/>
      </w:tabs>
      <w:contextualSpacing/>
      <w:rPr>
        <w:sz w:val="16"/>
        <w:szCs w:val="16"/>
        <w:lang w:val="nb-NO"/>
      </w:rPr>
    </w:pPr>
    <w:r w:rsidRPr="005E6A47">
      <w:rPr>
        <w:sz w:val="16"/>
        <w:szCs w:val="16"/>
        <w:lang w:val="nb-NO"/>
      </w:rPr>
      <w:t>Revidert: 0</w:t>
    </w:r>
    <w:r>
      <w:rPr>
        <w:sz w:val="16"/>
        <w:szCs w:val="16"/>
        <w:lang w:val="nb-NO"/>
      </w:rPr>
      <w:t>2</w:t>
    </w:r>
    <w:r w:rsidRPr="005E6A47">
      <w:rPr>
        <w:sz w:val="16"/>
        <w:szCs w:val="16"/>
        <w:lang w:val="nb-NO"/>
      </w:rPr>
      <w:t>.0</w:t>
    </w:r>
    <w:r>
      <w:rPr>
        <w:sz w:val="16"/>
        <w:szCs w:val="16"/>
        <w:lang w:val="nb-NO"/>
      </w:rPr>
      <w:t>4</w:t>
    </w:r>
    <w:r w:rsidRPr="005E6A47">
      <w:rPr>
        <w:sz w:val="16"/>
        <w:szCs w:val="16"/>
        <w:lang w:val="nb-NO"/>
      </w:rPr>
      <w:t>.19</w:t>
    </w:r>
    <w:r w:rsidRPr="005E6A47">
      <w:rPr>
        <w:sz w:val="16"/>
        <w:szCs w:val="16"/>
        <w:lang w:val="nb-NO"/>
      </w:rPr>
      <w:tab/>
    </w:r>
    <w:r>
      <w:rPr>
        <w:sz w:val="16"/>
        <w:szCs w:val="16"/>
        <w:lang w:val="nb-NO"/>
      </w:rPr>
      <w:t xml:space="preserve">                                                                                                                                                          </w:t>
    </w:r>
    <w:r w:rsidRPr="005E6A47">
      <w:rPr>
        <w:sz w:val="16"/>
        <w:szCs w:val="16"/>
        <w:lang w:val="nb-NO"/>
      </w:rPr>
      <w:t xml:space="preserve">Side </w:t>
    </w:r>
    <w:r w:rsidRPr="005E6A47">
      <w:rPr>
        <w:bCs/>
        <w:sz w:val="16"/>
        <w:szCs w:val="16"/>
      </w:rPr>
      <w:fldChar w:fldCharType="begin"/>
    </w:r>
    <w:r w:rsidRPr="005E6A47">
      <w:rPr>
        <w:bCs/>
        <w:sz w:val="16"/>
        <w:szCs w:val="16"/>
        <w:lang w:val="nb-NO"/>
      </w:rPr>
      <w:instrText>PAGE</w:instrText>
    </w:r>
    <w:r w:rsidRPr="005E6A47">
      <w:rPr>
        <w:bCs/>
        <w:sz w:val="16"/>
        <w:szCs w:val="16"/>
      </w:rPr>
      <w:fldChar w:fldCharType="separate"/>
    </w:r>
    <w:r w:rsidRPr="00BA4B04">
      <w:rPr>
        <w:bCs/>
        <w:sz w:val="16"/>
        <w:szCs w:val="16"/>
        <w:lang w:val="nb-NO"/>
      </w:rPr>
      <w:t>2</w:t>
    </w:r>
    <w:r w:rsidRPr="005E6A47">
      <w:rPr>
        <w:bCs/>
        <w:sz w:val="16"/>
        <w:szCs w:val="16"/>
      </w:rPr>
      <w:fldChar w:fldCharType="end"/>
    </w:r>
    <w:r w:rsidRPr="005E6A47">
      <w:rPr>
        <w:sz w:val="16"/>
        <w:szCs w:val="16"/>
        <w:lang w:val="nb-NO"/>
      </w:rPr>
      <w:t xml:space="preserve"> av </w:t>
    </w:r>
    <w:r w:rsidRPr="005E6A47">
      <w:rPr>
        <w:bCs/>
        <w:sz w:val="16"/>
        <w:szCs w:val="16"/>
      </w:rPr>
      <w:fldChar w:fldCharType="begin"/>
    </w:r>
    <w:r w:rsidRPr="005E6A47">
      <w:rPr>
        <w:bCs/>
        <w:sz w:val="16"/>
        <w:szCs w:val="16"/>
        <w:lang w:val="nb-NO"/>
      </w:rPr>
      <w:instrText>NUMPAGES</w:instrText>
    </w:r>
    <w:r w:rsidRPr="005E6A47">
      <w:rPr>
        <w:bCs/>
        <w:sz w:val="16"/>
        <w:szCs w:val="16"/>
      </w:rPr>
      <w:fldChar w:fldCharType="separate"/>
    </w:r>
    <w:r w:rsidRPr="00BA4B04">
      <w:rPr>
        <w:bCs/>
        <w:sz w:val="16"/>
        <w:szCs w:val="16"/>
        <w:lang w:val="nb-NO"/>
      </w:rPr>
      <w:t>7</w:t>
    </w:r>
    <w:r w:rsidRPr="005E6A47">
      <w:rPr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A76A9" w14:textId="77777777" w:rsidR="00AB6E27" w:rsidRDefault="00AB6E27" w:rsidP="009468FD">
      <w:pPr>
        <w:spacing w:before="0" w:after="0"/>
      </w:pPr>
      <w:r>
        <w:separator/>
      </w:r>
    </w:p>
  </w:footnote>
  <w:footnote w:type="continuationSeparator" w:id="0">
    <w:p w14:paraId="115C584D" w14:textId="77777777" w:rsidR="00AB6E27" w:rsidRDefault="00AB6E27" w:rsidP="009468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98F17" w14:textId="77777777" w:rsidR="003E44CA" w:rsidRPr="0081404A" w:rsidRDefault="00C77A1C" w:rsidP="003E44CA">
    <w:pPr>
      <w:pStyle w:val="Topptekst"/>
      <w:rPr>
        <w:lang w:val="nb-NO"/>
      </w:rPr>
    </w:pPr>
    <w:r w:rsidRPr="0081404A">
      <w:rPr>
        <w:lang w:val="nb-NO"/>
      </w:rPr>
      <w:t>Kontrakt nr.: &lt;CONTRACTNUMBER</w:t>
    </w:r>
  </w:p>
  <w:p w14:paraId="4EC98F18" w14:textId="41EAB0F3" w:rsidR="003E44CA" w:rsidRPr="0081404A" w:rsidRDefault="00C77A1C" w:rsidP="003E44CA">
    <w:pPr>
      <w:pStyle w:val="Topptekst"/>
      <w:rPr>
        <w:lang w:val="nb-NO"/>
      </w:rPr>
    </w:pPr>
    <w:r w:rsidRPr="00215DFC">
      <w:rPr>
        <w:u w:val="single"/>
        <w:lang w:val="nb-NO" w:eastAsia="nb-NO"/>
      </w:rPr>
      <w:t xml:space="preserve">Vedlegg </w:t>
    </w:r>
    <w:r w:rsidR="000C3994">
      <w:rPr>
        <w:u w:val="single"/>
        <w:lang w:val="nb-NO" w:eastAsia="nb-NO"/>
      </w:rPr>
      <w:t>05</w:t>
    </w:r>
    <w:r>
      <w:rPr>
        <w:u w:val="single"/>
        <w:lang w:val="nb-NO" w:eastAsia="nb-NO"/>
      </w:rPr>
      <w:t xml:space="preserve"> - Underleverandører</w:t>
    </w:r>
    <w:r>
      <w:rPr>
        <w:u w:val="single"/>
        <w:lang w:val="nb-NO" w:eastAsia="nb-NO"/>
      </w:rPr>
      <w:tab/>
    </w:r>
    <w:r>
      <w:rPr>
        <w:u w:val="single"/>
        <w:lang w:val="nb-NO" w:eastAsia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65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F24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44A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E085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292F966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 w:val="0"/>
        <w:i w:val="0"/>
        <w:sz w:val="22"/>
      </w:rPr>
    </w:lvl>
  </w:abstractNum>
  <w:abstractNum w:abstractNumId="5" w15:restartNumberingAfterBreak="0">
    <w:nsid w:val="FFFFFFFB"/>
    <w:multiLevelType w:val="multilevel"/>
    <w:tmpl w:val="F022F240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6" w15:restartNumberingAfterBreak="0">
    <w:nsid w:val="084D256E"/>
    <w:multiLevelType w:val="hybridMultilevel"/>
    <w:tmpl w:val="3F609AF6"/>
    <w:lvl w:ilvl="0" w:tplc="931AD93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FFD89184" w:tentative="1">
      <w:start w:val="1"/>
      <w:numFmt w:val="lowerLetter"/>
      <w:lvlText w:val="%2."/>
      <w:lvlJc w:val="left"/>
      <w:pPr>
        <w:ind w:left="1440" w:hanging="360"/>
      </w:pPr>
    </w:lvl>
    <w:lvl w:ilvl="2" w:tplc="DC6CCD7E" w:tentative="1">
      <w:start w:val="1"/>
      <w:numFmt w:val="lowerRoman"/>
      <w:lvlText w:val="%3."/>
      <w:lvlJc w:val="right"/>
      <w:pPr>
        <w:ind w:left="2160" w:hanging="180"/>
      </w:pPr>
    </w:lvl>
    <w:lvl w:ilvl="3" w:tplc="F12E1F0E" w:tentative="1">
      <w:start w:val="1"/>
      <w:numFmt w:val="decimal"/>
      <w:lvlText w:val="%4."/>
      <w:lvlJc w:val="left"/>
      <w:pPr>
        <w:ind w:left="2880" w:hanging="360"/>
      </w:pPr>
    </w:lvl>
    <w:lvl w:ilvl="4" w:tplc="E5822EDA" w:tentative="1">
      <w:start w:val="1"/>
      <w:numFmt w:val="lowerLetter"/>
      <w:lvlText w:val="%5."/>
      <w:lvlJc w:val="left"/>
      <w:pPr>
        <w:ind w:left="3600" w:hanging="360"/>
      </w:pPr>
    </w:lvl>
    <w:lvl w:ilvl="5" w:tplc="EF9E0CFE" w:tentative="1">
      <w:start w:val="1"/>
      <w:numFmt w:val="lowerRoman"/>
      <w:lvlText w:val="%6."/>
      <w:lvlJc w:val="right"/>
      <w:pPr>
        <w:ind w:left="4320" w:hanging="180"/>
      </w:pPr>
    </w:lvl>
    <w:lvl w:ilvl="6" w:tplc="DEFCE336" w:tentative="1">
      <w:start w:val="1"/>
      <w:numFmt w:val="decimal"/>
      <w:lvlText w:val="%7."/>
      <w:lvlJc w:val="left"/>
      <w:pPr>
        <w:ind w:left="5040" w:hanging="360"/>
      </w:pPr>
    </w:lvl>
    <w:lvl w:ilvl="7" w:tplc="5070438E" w:tentative="1">
      <w:start w:val="1"/>
      <w:numFmt w:val="lowerLetter"/>
      <w:lvlText w:val="%8."/>
      <w:lvlJc w:val="left"/>
      <w:pPr>
        <w:ind w:left="5760" w:hanging="360"/>
      </w:pPr>
    </w:lvl>
    <w:lvl w:ilvl="8" w:tplc="32BA9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C025B"/>
    <w:multiLevelType w:val="hybridMultilevel"/>
    <w:tmpl w:val="4BCC33D0"/>
    <w:lvl w:ilvl="0" w:tplc="228225A8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F2DA4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8A26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A43E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3231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224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C50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8418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0A4C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2C3E58"/>
    <w:multiLevelType w:val="hybridMultilevel"/>
    <w:tmpl w:val="86BC7D64"/>
    <w:lvl w:ilvl="0" w:tplc="D2DA9CBE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A2D8CA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0C43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82C9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64C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FA19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5EDB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BA3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B2C1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373E8"/>
    <w:multiLevelType w:val="hybridMultilevel"/>
    <w:tmpl w:val="9BCC7768"/>
    <w:lvl w:ilvl="0" w:tplc="FFD89F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B5608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E94739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43049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5E7F1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958C8E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ECC71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C0F3D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D24086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B71B1D"/>
    <w:multiLevelType w:val="multilevel"/>
    <w:tmpl w:val="464AE8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922895"/>
    <w:multiLevelType w:val="hybridMultilevel"/>
    <w:tmpl w:val="97867E5A"/>
    <w:lvl w:ilvl="0" w:tplc="B5C0FA22">
      <w:start w:val="1"/>
      <w:numFmt w:val="bullet"/>
      <w:pStyle w:val="Tabelllist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143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245C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324E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41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0825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8E2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A286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6882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96A38"/>
    <w:multiLevelType w:val="hybridMultilevel"/>
    <w:tmpl w:val="FBBAC7AA"/>
    <w:lvl w:ilvl="0" w:tplc="0C244788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AB9E7D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32E02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B968E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300EE3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A942C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0A2E5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49CF3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12F49E6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C10501"/>
    <w:multiLevelType w:val="hybridMultilevel"/>
    <w:tmpl w:val="351C036C"/>
    <w:lvl w:ilvl="0" w:tplc="CE0AF7CA">
      <w:start w:val="1"/>
      <w:numFmt w:val="bullet"/>
      <w:pStyle w:val="Brev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8838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F27C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85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87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263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488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C1E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D6D1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2433C"/>
    <w:multiLevelType w:val="hybridMultilevel"/>
    <w:tmpl w:val="2B9C7E48"/>
    <w:lvl w:ilvl="0" w:tplc="A61E5314">
      <w:start w:val="1"/>
      <w:numFmt w:val="bullet"/>
      <w:pStyle w:val="Listeavsnit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15C006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C2E6E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9E631C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FB874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864F97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AF68C8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18243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518AF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13B69F5"/>
    <w:multiLevelType w:val="hybridMultilevel"/>
    <w:tmpl w:val="4BCC33D0"/>
    <w:lvl w:ilvl="0" w:tplc="30E67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24A2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04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F4BF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C79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8290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AEA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4E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4CE2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DF5BA7"/>
    <w:multiLevelType w:val="hybridMultilevel"/>
    <w:tmpl w:val="C2F60EEE"/>
    <w:lvl w:ilvl="0" w:tplc="FF4CCB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12EFA1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88283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4B232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5D1EB9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9067E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44ADE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9389C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8312B4D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46937832">
    <w:abstractNumId w:val="5"/>
  </w:num>
  <w:num w:numId="2" w16cid:durableId="1248269826">
    <w:abstractNumId w:val="12"/>
  </w:num>
  <w:num w:numId="3" w16cid:durableId="1054696519">
    <w:abstractNumId w:val="4"/>
  </w:num>
  <w:num w:numId="4" w16cid:durableId="1884445740">
    <w:abstractNumId w:val="16"/>
  </w:num>
  <w:num w:numId="5" w16cid:durableId="635573327">
    <w:abstractNumId w:val="15"/>
  </w:num>
  <w:num w:numId="6" w16cid:durableId="961155234">
    <w:abstractNumId w:val="7"/>
  </w:num>
  <w:num w:numId="7" w16cid:durableId="1123157496">
    <w:abstractNumId w:val="9"/>
  </w:num>
  <w:num w:numId="8" w16cid:durableId="685788960">
    <w:abstractNumId w:val="8"/>
  </w:num>
  <w:num w:numId="9" w16cid:durableId="1836997833">
    <w:abstractNumId w:val="10"/>
  </w:num>
  <w:num w:numId="10" w16cid:durableId="1084841445">
    <w:abstractNumId w:val="14"/>
  </w:num>
  <w:num w:numId="11" w16cid:durableId="2004552218">
    <w:abstractNumId w:val="11"/>
  </w:num>
  <w:num w:numId="12" w16cid:durableId="999842704">
    <w:abstractNumId w:val="13"/>
  </w:num>
  <w:num w:numId="13" w16cid:durableId="768231930">
    <w:abstractNumId w:val="3"/>
  </w:num>
  <w:num w:numId="14" w16cid:durableId="1808886919">
    <w:abstractNumId w:val="2"/>
  </w:num>
  <w:num w:numId="15" w16cid:durableId="1484544464">
    <w:abstractNumId w:val="1"/>
  </w:num>
  <w:num w:numId="16" w16cid:durableId="2050107818">
    <w:abstractNumId w:val="0"/>
  </w:num>
  <w:num w:numId="17" w16cid:durableId="1976719850">
    <w:abstractNumId w:val="6"/>
  </w:num>
  <w:num w:numId="18" w16cid:durableId="1984120659">
    <w:abstractNumId w:val="5"/>
  </w:num>
  <w:num w:numId="19" w16cid:durableId="322008246">
    <w:abstractNumId w:val="5"/>
  </w:num>
  <w:num w:numId="20" w16cid:durableId="1138884643">
    <w:abstractNumId w:val="5"/>
  </w:num>
  <w:num w:numId="21" w16cid:durableId="1064060222">
    <w:abstractNumId w:val="14"/>
  </w:num>
  <w:num w:numId="22" w16cid:durableId="978149615">
    <w:abstractNumId w:val="11"/>
  </w:num>
  <w:num w:numId="23" w16cid:durableId="1778014052">
    <w:abstractNumId w:val="13"/>
  </w:num>
  <w:num w:numId="24" w16cid:durableId="1426464596">
    <w:abstractNumId w:val="6"/>
  </w:num>
  <w:num w:numId="25" w16cid:durableId="1252466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7341"/>
    <w:rsid w:val="000131C1"/>
    <w:rsid w:val="00023003"/>
    <w:rsid w:val="000C3994"/>
    <w:rsid w:val="00140CA3"/>
    <w:rsid w:val="001D7330"/>
    <w:rsid w:val="001E5A5D"/>
    <w:rsid w:val="00215DFC"/>
    <w:rsid w:val="002B60AE"/>
    <w:rsid w:val="002B6C2C"/>
    <w:rsid w:val="003612F5"/>
    <w:rsid w:val="003A5430"/>
    <w:rsid w:val="003E44CA"/>
    <w:rsid w:val="004263A2"/>
    <w:rsid w:val="00470DD9"/>
    <w:rsid w:val="004F477E"/>
    <w:rsid w:val="005E6A47"/>
    <w:rsid w:val="00633D37"/>
    <w:rsid w:val="00646AEC"/>
    <w:rsid w:val="00717822"/>
    <w:rsid w:val="0072722A"/>
    <w:rsid w:val="00761E4C"/>
    <w:rsid w:val="0079270A"/>
    <w:rsid w:val="0081404A"/>
    <w:rsid w:val="00816346"/>
    <w:rsid w:val="0093296A"/>
    <w:rsid w:val="0094324D"/>
    <w:rsid w:val="009468FD"/>
    <w:rsid w:val="009C69E2"/>
    <w:rsid w:val="00A2286E"/>
    <w:rsid w:val="00A343A5"/>
    <w:rsid w:val="00AB6E27"/>
    <w:rsid w:val="00B302F2"/>
    <w:rsid w:val="00B679FC"/>
    <w:rsid w:val="00B832D4"/>
    <w:rsid w:val="00BA4B04"/>
    <w:rsid w:val="00C77A1C"/>
    <w:rsid w:val="00C8450A"/>
    <w:rsid w:val="00CB48F6"/>
    <w:rsid w:val="00D676DA"/>
    <w:rsid w:val="00DE46D7"/>
    <w:rsid w:val="00EA3A39"/>
    <w:rsid w:val="00F8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98EF8"/>
  <w15:docId w15:val="{8EEA34FD-3252-4F0B-B4CD-7C2F0563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Kontraktstil"/>
    <w:rsid w:val="009468FD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Kontraktstil"/>
    <w:link w:val="Overskrift1Tegn"/>
    <w:qFormat/>
    <w:rsid w:val="009468FD"/>
    <w:pPr>
      <w:keepNext/>
      <w:keepLines/>
      <w:numPr>
        <w:numId w:val="1"/>
      </w:numPr>
      <w:spacing w:before="240" w:after="120"/>
      <w:outlineLvl w:val="0"/>
    </w:pPr>
    <w:rPr>
      <w:rFonts w:ascii="Arial" w:hAnsi="Arial"/>
      <w:b/>
      <w:caps/>
      <w:kern w:val="28"/>
      <w:sz w:val="24"/>
      <w:lang w:val="en-GB" w:eastAsia="en-US"/>
    </w:rPr>
  </w:style>
  <w:style w:type="paragraph" w:styleId="Overskrift2">
    <w:name w:val="heading 2"/>
    <w:next w:val="Kontraktstil"/>
    <w:link w:val="Overskrift2Tegn"/>
    <w:qFormat/>
    <w:rsid w:val="009468FD"/>
    <w:pPr>
      <w:keepNext/>
      <w:keepLines/>
      <w:numPr>
        <w:ilvl w:val="1"/>
        <w:numId w:val="1"/>
      </w:numPr>
      <w:spacing w:before="120" w:after="120"/>
      <w:outlineLvl w:val="1"/>
    </w:pPr>
    <w:rPr>
      <w:rFonts w:ascii="Arial" w:hAnsi="Arial"/>
      <w:b/>
      <w:noProof/>
      <w:sz w:val="22"/>
      <w:lang w:val="en-GB" w:eastAsia="en-US"/>
    </w:rPr>
  </w:style>
  <w:style w:type="paragraph" w:styleId="Overskrift3">
    <w:name w:val="heading 3"/>
    <w:next w:val="Kontraktstil"/>
    <w:link w:val="Overskrift3Tegn"/>
    <w:qFormat/>
    <w:rsid w:val="009468FD"/>
    <w:pPr>
      <w:keepNext/>
      <w:keepLines/>
      <w:numPr>
        <w:ilvl w:val="2"/>
        <w:numId w:val="1"/>
      </w:numPr>
      <w:spacing w:before="120" w:after="120"/>
      <w:outlineLvl w:val="2"/>
    </w:pPr>
    <w:rPr>
      <w:rFonts w:ascii="Arial" w:hAnsi="Arial"/>
      <w:b/>
      <w:noProof/>
      <w:sz w:val="22"/>
      <w:lang w:val="en-GB" w:eastAsia="en-US"/>
    </w:rPr>
  </w:style>
  <w:style w:type="paragraph" w:styleId="Overskrift4">
    <w:name w:val="heading 4"/>
    <w:next w:val="Kontraktstil"/>
    <w:link w:val="Overskrift4Tegn"/>
    <w:rsid w:val="009468FD"/>
    <w:pPr>
      <w:keepNext/>
      <w:keepLines/>
      <w:numPr>
        <w:ilvl w:val="3"/>
        <w:numId w:val="1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9468FD"/>
    <w:rPr>
      <w:rFonts w:ascii="Arial" w:hAnsi="Arial"/>
      <w:b/>
      <w:caps/>
      <w:kern w:val="28"/>
      <w:sz w:val="24"/>
      <w:lang w:val="en-GB" w:eastAsia="en-US"/>
    </w:rPr>
  </w:style>
  <w:style w:type="character" w:customStyle="1" w:styleId="Overskrift2Tegn">
    <w:name w:val="Overskrift 2 Tegn"/>
    <w:link w:val="Overskrift2"/>
    <w:rsid w:val="009468FD"/>
    <w:rPr>
      <w:rFonts w:ascii="Arial" w:hAnsi="Arial"/>
      <w:b/>
      <w:noProof/>
      <w:sz w:val="22"/>
      <w:lang w:val="en-GB" w:eastAsia="en-US"/>
    </w:rPr>
  </w:style>
  <w:style w:type="character" w:customStyle="1" w:styleId="Overskrift3Tegn">
    <w:name w:val="Overskrift 3 Tegn"/>
    <w:link w:val="Overskrift3"/>
    <w:rsid w:val="009468FD"/>
    <w:rPr>
      <w:rFonts w:ascii="Arial" w:hAnsi="Arial"/>
      <w:b/>
      <w:noProof/>
      <w:sz w:val="22"/>
      <w:lang w:val="en-GB" w:eastAsia="en-US"/>
    </w:rPr>
  </w:style>
  <w:style w:type="character" w:customStyle="1" w:styleId="Overskrift4Tegn">
    <w:name w:val="Overskrift 4 Tegn"/>
    <w:link w:val="Overskrift4"/>
    <w:rsid w:val="009468FD"/>
    <w:rPr>
      <w:rFonts w:ascii="Arial" w:hAnsi="Arial"/>
      <w:noProof/>
      <w:sz w:val="22"/>
      <w:lang w:val="en-GB" w:eastAsia="en-US"/>
    </w:rPr>
  </w:style>
  <w:style w:type="paragraph" w:customStyle="1" w:styleId="Bulletlist">
    <w:name w:val="Bullet list"/>
    <w:basedOn w:val="Kontraktstil"/>
    <w:rsid w:val="009468FD"/>
    <w:pPr>
      <w:keepLines/>
      <w:numPr>
        <w:numId w:val="8"/>
      </w:numPr>
      <w:spacing w:before="40" w:after="40"/>
    </w:pPr>
  </w:style>
  <w:style w:type="character" w:styleId="Merknadsreferanse">
    <w:name w:val="annotation reference"/>
    <w:semiHidden/>
    <w:rsid w:val="009468FD"/>
    <w:rPr>
      <w:rFonts w:ascii="Tms Rmn" w:hAnsi="Tms Rmn"/>
      <w:vanish/>
      <w:color w:val="FF00FF"/>
      <w:kern w:val="0"/>
      <w:sz w:val="16"/>
      <w:lang w:val="en-GB"/>
    </w:rPr>
  </w:style>
  <w:style w:type="paragraph" w:customStyle="1" w:styleId="Kontraktstil">
    <w:name w:val="Kontraktstil"/>
    <w:link w:val="KontraktstilTegn"/>
    <w:qFormat/>
    <w:rsid w:val="009468FD"/>
    <w:pPr>
      <w:spacing w:before="120" w:after="120"/>
      <w:ind w:left="720"/>
    </w:pPr>
    <w:rPr>
      <w:rFonts w:ascii="Arial" w:hAnsi="Arial"/>
      <w:lang w:val="en-GB" w:eastAsia="en-US"/>
    </w:rPr>
  </w:style>
  <w:style w:type="paragraph" w:customStyle="1" w:styleId="Contractstyle1">
    <w:name w:val="Contractstyle1"/>
    <w:basedOn w:val="Kontraktstil"/>
    <w:rsid w:val="009468FD"/>
    <w:pPr>
      <w:ind w:left="0"/>
    </w:pPr>
  </w:style>
  <w:style w:type="paragraph" w:customStyle="1" w:styleId="Contractstyle3">
    <w:name w:val="Contractstyle3"/>
    <w:basedOn w:val="Kontraktstil"/>
    <w:rsid w:val="009468FD"/>
    <w:pPr>
      <w:ind w:left="1440"/>
    </w:pPr>
  </w:style>
  <w:style w:type="paragraph" w:customStyle="1" w:styleId="Contractstyle4">
    <w:name w:val="Contractstyle4"/>
    <w:basedOn w:val="Kontraktstil"/>
    <w:rsid w:val="009468FD"/>
    <w:pPr>
      <w:ind w:left="2217"/>
    </w:pPr>
  </w:style>
  <w:style w:type="paragraph" w:styleId="Bunntekst">
    <w:name w:val="footer"/>
    <w:basedOn w:val="Normal"/>
    <w:link w:val="BunntekstTegn"/>
    <w:uiPriority w:val="99"/>
    <w:qFormat/>
    <w:rsid w:val="009468FD"/>
    <w:pPr>
      <w:tabs>
        <w:tab w:val="center" w:pos="4153"/>
        <w:tab w:val="right" w:pos="8306"/>
      </w:tabs>
    </w:pPr>
  </w:style>
  <w:style w:type="character" w:customStyle="1" w:styleId="BunntekstTegn">
    <w:name w:val="Bunntekst Tegn"/>
    <w:link w:val="Bunntekst"/>
    <w:uiPriority w:val="99"/>
    <w:rsid w:val="009468FD"/>
    <w:rPr>
      <w:rFonts w:ascii="Arial" w:hAnsi="Arial"/>
      <w:sz w:val="22"/>
      <w:lang w:val="en-GB" w:eastAsia="en-US"/>
    </w:rPr>
  </w:style>
  <w:style w:type="paragraph" w:styleId="Topptekst">
    <w:name w:val="header"/>
    <w:link w:val="TopptekstTegn"/>
    <w:uiPriority w:val="99"/>
    <w:qFormat/>
    <w:rsid w:val="009468FD"/>
    <w:pPr>
      <w:tabs>
        <w:tab w:val="center" w:pos="4253"/>
        <w:tab w:val="right" w:pos="9497"/>
      </w:tabs>
    </w:pPr>
    <w:rPr>
      <w:rFonts w:ascii="Arial" w:hAnsi="Arial"/>
      <w:noProof/>
      <w:sz w:val="16"/>
      <w:lang w:val="en-GB" w:eastAsia="en-US"/>
    </w:rPr>
  </w:style>
  <w:style w:type="character" w:customStyle="1" w:styleId="TopptekstTegn">
    <w:name w:val="Topptekst Tegn"/>
    <w:link w:val="Topptekst"/>
    <w:uiPriority w:val="99"/>
    <w:rsid w:val="009468FD"/>
    <w:rPr>
      <w:rFonts w:ascii="Arial" w:hAnsi="Arial"/>
      <w:noProof/>
      <w:sz w:val="16"/>
      <w:lang w:val="en-GB" w:eastAsia="en-US"/>
    </w:rPr>
  </w:style>
  <w:style w:type="paragraph" w:styleId="Bildetekst">
    <w:name w:val="caption"/>
    <w:basedOn w:val="Normal"/>
    <w:next w:val="Normal"/>
    <w:rsid w:val="009468FD"/>
    <w:rPr>
      <w:b/>
      <w:bCs/>
      <w:sz w:val="20"/>
    </w:rPr>
  </w:style>
  <w:style w:type="character" w:styleId="Sidetall">
    <w:name w:val="page number"/>
    <w:rsid w:val="009468FD"/>
  </w:style>
  <w:style w:type="paragraph" w:styleId="Bobletekst">
    <w:name w:val="Balloon Text"/>
    <w:basedOn w:val="Normal"/>
    <w:link w:val="BobletekstTegn"/>
    <w:semiHidden/>
    <w:rsid w:val="009468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customStyle="1" w:styleId="Hovedtittel">
    <w:name w:val="Hovedtittel"/>
    <w:next w:val="Kontraktstil"/>
    <w:qFormat/>
    <w:rsid w:val="009468FD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val="en-GB" w:eastAsia="en-US"/>
    </w:rPr>
  </w:style>
  <w:style w:type="paragraph" w:styleId="INNH1">
    <w:name w:val="toc 1"/>
    <w:next w:val="Kontraktstil"/>
    <w:uiPriority w:val="39"/>
    <w:qFormat/>
    <w:rsid w:val="009468FD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val="en-GB" w:eastAsia="en-US"/>
    </w:rPr>
  </w:style>
  <w:style w:type="paragraph" w:customStyle="1" w:styleId="Romannumberedbulletlist">
    <w:name w:val="Roman numbered bullet list"/>
    <w:basedOn w:val="Numberlist"/>
    <w:rsid w:val="009468FD"/>
    <w:pPr>
      <w:numPr>
        <w:numId w:val="6"/>
      </w:numPr>
    </w:pPr>
  </w:style>
  <w:style w:type="paragraph" w:customStyle="1" w:styleId="Numberlist">
    <w:name w:val="Number list"/>
    <w:basedOn w:val="Normal"/>
    <w:rsid w:val="009468FD"/>
    <w:pPr>
      <w:keepLines/>
      <w:spacing w:before="40" w:after="40"/>
    </w:pPr>
  </w:style>
  <w:style w:type="paragraph" w:styleId="Tittel">
    <w:name w:val="Title"/>
    <w:aliases w:val="Tittel 3"/>
    <w:basedOn w:val="Kontraktstil"/>
    <w:next w:val="Normal"/>
    <w:link w:val="TittelTegn"/>
    <w:qFormat/>
    <w:rsid w:val="009468FD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customStyle="1" w:styleId="TittelTegn">
    <w:name w:val="Tittel Tegn"/>
    <w:aliases w:val="Tittel 3 Tegn"/>
    <w:link w:val="Tittel"/>
    <w:rsid w:val="009468FD"/>
    <w:rPr>
      <w:rFonts w:ascii="Arial" w:hAnsi="Arial"/>
      <w:b/>
      <w:bCs/>
      <w:kern w:val="28"/>
      <w:sz w:val="24"/>
      <w:szCs w:val="32"/>
      <w:lang w:val="en-GB" w:eastAsia="en-US"/>
    </w:rPr>
  </w:style>
  <w:style w:type="paragraph" w:customStyle="1" w:styleId="Tittel2">
    <w:name w:val="Tittel 2"/>
    <w:basedOn w:val="Kontraktstil"/>
    <w:link w:val="Tittel2Tegn"/>
    <w:qFormat/>
    <w:rsid w:val="009468FD"/>
    <w:pPr>
      <w:spacing w:before="360" w:after="240"/>
    </w:pPr>
    <w:rPr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qFormat/>
    <w:rsid w:val="009468FD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val="nb-NO" w:eastAsia="nb-NO"/>
    </w:rPr>
  </w:style>
  <w:style w:type="character" w:customStyle="1" w:styleId="KontraktstilTegn">
    <w:name w:val="Kontraktstil Tegn"/>
    <w:link w:val="Kontraktstil"/>
    <w:rsid w:val="009468FD"/>
    <w:rPr>
      <w:rFonts w:ascii="Arial" w:hAnsi="Arial"/>
      <w:lang w:val="en-GB" w:eastAsia="en-US"/>
    </w:rPr>
  </w:style>
  <w:style w:type="character" w:customStyle="1" w:styleId="Tittel2Tegn">
    <w:name w:val="Tittel 2 Tegn"/>
    <w:link w:val="Tittel2"/>
    <w:rsid w:val="009468FD"/>
    <w:rPr>
      <w:rFonts w:ascii="Arial" w:hAnsi="Arial"/>
      <w:b/>
      <w:sz w:val="24"/>
      <w:lang w:val="en-GB" w:eastAsia="en-US"/>
    </w:rPr>
  </w:style>
  <w:style w:type="paragraph" w:styleId="Listeavsnitt">
    <w:name w:val="List Paragraph"/>
    <w:basedOn w:val="Normal"/>
    <w:link w:val="ListeavsnittTegn"/>
    <w:uiPriority w:val="34"/>
    <w:qFormat/>
    <w:rsid w:val="009468FD"/>
    <w:pPr>
      <w:numPr>
        <w:numId w:val="10"/>
      </w:numPr>
      <w:spacing w:before="40" w:after="40"/>
      <w:ind w:left="1077" w:hanging="357"/>
    </w:pPr>
    <w:rPr>
      <w:sz w:val="20"/>
    </w:rPr>
  </w:style>
  <w:style w:type="table" w:styleId="Tabellrutenett">
    <w:name w:val="Table Grid"/>
    <w:basedOn w:val="Vanligtabell"/>
    <w:rsid w:val="00946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overskrift">
    <w:name w:val="Tabell overskrift"/>
    <w:basedOn w:val="Kontraktstil"/>
    <w:link w:val="TabelloverskriftTegn"/>
    <w:qFormat/>
    <w:rsid w:val="009468FD"/>
    <w:pPr>
      <w:ind w:left="0"/>
    </w:pPr>
    <w:rPr>
      <w:b/>
    </w:rPr>
  </w:style>
  <w:style w:type="paragraph" w:customStyle="1" w:styleId="Tabelltekst">
    <w:name w:val="Tabell tekst"/>
    <w:basedOn w:val="Kontraktstil"/>
    <w:link w:val="TabelltekstTegn"/>
    <w:qFormat/>
    <w:rsid w:val="009468FD"/>
    <w:pPr>
      <w:spacing w:before="40" w:after="40"/>
      <w:ind w:left="0"/>
    </w:pPr>
  </w:style>
  <w:style w:type="character" w:customStyle="1" w:styleId="TabelloverskriftTegn">
    <w:name w:val="Tabell overskrift Tegn"/>
    <w:link w:val="Tabelloverskrift"/>
    <w:rsid w:val="009468FD"/>
    <w:rPr>
      <w:rFonts w:ascii="Arial" w:hAnsi="Arial"/>
      <w:b/>
      <w:lang w:val="en-GB" w:eastAsia="en-US"/>
    </w:rPr>
  </w:style>
  <w:style w:type="paragraph" w:customStyle="1" w:styleId="Tabellliste">
    <w:name w:val="Tabell liste"/>
    <w:basedOn w:val="Listeavsnitt"/>
    <w:link w:val="TabelllisteTegn"/>
    <w:qFormat/>
    <w:rsid w:val="009468FD"/>
    <w:pPr>
      <w:numPr>
        <w:numId w:val="11"/>
      </w:numPr>
      <w:ind w:left="284" w:hanging="284"/>
    </w:pPr>
  </w:style>
  <w:style w:type="character" w:customStyle="1" w:styleId="TabelltekstTegn">
    <w:name w:val="Tabell tekst Tegn"/>
    <w:link w:val="Tabelltekst"/>
    <w:rsid w:val="009468FD"/>
  </w:style>
  <w:style w:type="paragraph" w:customStyle="1" w:styleId="Brevstil">
    <w:name w:val="Brev stil"/>
    <w:basedOn w:val="Kontraktstil"/>
    <w:link w:val="BrevstilTegn"/>
    <w:qFormat/>
    <w:rsid w:val="009468FD"/>
    <w:pPr>
      <w:ind w:left="0"/>
      <w:contextualSpacing/>
    </w:pPr>
  </w:style>
  <w:style w:type="character" w:customStyle="1" w:styleId="ListeavsnittTegn">
    <w:name w:val="Listeavsnitt Tegn"/>
    <w:link w:val="Listeavsnitt"/>
    <w:uiPriority w:val="34"/>
    <w:rsid w:val="009468FD"/>
    <w:rPr>
      <w:rFonts w:ascii="Arial" w:hAnsi="Arial"/>
      <w:lang w:val="en-GB" w:eastAsia="en-US"/>
    </w:rPr>
  </w:style>
  <w:style w:type="character" w:customStyle="1" w:styleId="TabelllisteTegn">
    <w:name w:val="Tabell liste Tegn"/>
    <w:link w:val="Tabellliste"/>
    <w:rsid w:val="009468FD"/>
  </w:style>
  <w:style w:type="paragraph" w:customStyle="1" w:styleId="Brevtittel">
    <w:name w:val="Brev tittel"/>
    <w:basedOn w:val="Tittel2"/>
    <w:link w:val="BrevtittelTegn"/>
    <w:qFormat/>
    <w:rsid w:val="009468FD"/>
    <w:pPr>
      <w:spacing w:before="120" w:after="120"/>
      <w:ind w:left="0"/>
      <w:contextualSpacing/>
    </w:pPr>
    <w:rPr>
      <w:caps/>
      <w:sz w:val="22"/>
      <w:lang w:val="nb-NO"/>
    </w:rPr>
  </w:style>
  <w:style w:type="character" w:customStyle="1" w:styleId="BrevstilTegn">
    <w:name w:val="Brev stil Tegn"/>
    <w:link w:val="Brevstil"/>
    <w:rsid w:val="009468FD"/>
  </w:style>
  <w:style w:type="paragraph" w:customStyle="1" w:styleId="Brevliste">
    <w:name w:val="Brev liste"/>
    <w:basedOn w:val="Bulletlist"/>
    <w:link w:val="BrevlisteTegn"/>
    <w:qFormat/>
    <w:rsid w:val="009468FD"/>
    <w:pPr>
      <w:numPr>
        <w:numId w:val="12"/>
      </w:numPr>
      <w:ind w:left="357" w:hanging="357"/>
    </w:pPr>
  </w:style>
  <w:style w:type="character" w:customStyle="1" w:styleId="BrevtittelTegn">
    <w:name w:val="Brev tittel Tegn"/>
    <w:link w:val="Brevtittel"/>
    <w:rsid w:val="009468FD"/>
    <w:rPr>
      <w:rFonts w:ascii="Arial" w:hAnsi="Arial"/>
      <w:b/>
      <w:caps/>
      <w:sz w:val="22"/>
      <w:lang w:eastAsia="en-US"/>
    </w:rPr>
  </w:style>
  <w:style w:type="paragraph" w:customStyle="1" w:styleId="Skjematittel2">
    <w:name w:val="Skjema tittel 2"/>
    <w:basedOn w:val="Tabelloverskrift"/>
    <w:link w:val="Skjematittel2Tegn"/>
    <w:qFormat/>
    <w:rsid w:val="009468FD"/>
    <w:pPr>
      <w:spacing w:before="0" w:after="40"/>
    </w:pPr>
  </w:style>
  <w:style w:type="character" w:customStyle="1" w:styleId="BrevlisteTegn">
    <w:name w:val="Brev liste Tegn"/>
    <w:link w:val="Brevliste"/>
    <w:rsid w:val="009468FD"/>
  </w:style>
  <w:style w:type="character" w:customStyle="1" w:styleId="Skjematittel2Tegn">
    <w:name w:val="Skjema tittel 2 Tegn"/>
    <w:link w:val="Skjematittel2"/>
    <w:rsid w:val="009468FD"/>
  </w:style>
  <w:style w:type="paragraph" w:styleId="INNH2">
    <w:name w:val="toc 2"/>
    <w:basedOn w:val="Normal"/>
    <w:next w:val="Normal"/>
    <w:autoRedefine/>
    <w:uiPriority w:val="39"/>
    <w:qFormat/>
    <w:rsid w:val="009468FD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paragraph" w:styleId="INNH3">
    <w:name w:val="toc 3"/>
    <w:basedOn w:val="Normal"/>
    <w:next w:val="Normal"/>
    <w:autoRedefine/>
    <w:uiPriority w:val="39"/>
    <w:qFormat/>
    <w:rsid w:val="009468FD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character" w:styleId="Hyperkobling">
    <w:name w:val="Hyperlink"/>
    <w:uiPriority w:val="99"/>
    <w:unhideWhenUsed/>
    <w:rsid w:val="009468FD"/>
    <w:rPr>
      <w:color w:val="0000FF"/>
      <w:u w:val="single"/>
    </w:rPr>
  </w:style>
  <w:style w:type="paragraph" w:customStyle="1" w:styleId="Brevtittel2">
    <w:name w:val="Brev tittel 2"/>
    <w:basedOn w:val="Overskrift1"/>
    <w:link w:val="Brevtittel2Tegn"/>
    <w:qFormat/>
    <w:rsid w:val="009468FD"/>
    <w:pPr>
      <w:numPr>
        <w:numId w:val="17"/>
      </w:numPr>
      <w:spacing w:before="120"/>
      <w:ind w:left="357" w:hanging="357"/>
    </w:pPr>
    <w:rPr>
      <w:caps w:val="0"/>
      <w:sz w:val="20"/>
    </w:rPr>
  </w:style>
  <w:style w:type="character" w:customStyle="1" w:styleId="Brevtittel2Tegn">
    <w:name w:val="Brev tittel 2 Tegn"/>
    <w:link w:val="Brevtittel2"/>
    <w:rsid w:val="009468FD"/>
    <w:rPr>
      <w:rFonts w:ascii="Arial" w:hAnsi="Arial"/>
      <w:b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ontiki_ECM\ini_file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storisk dokument" ma:contentTypeID="0x010100DCC8928C2E5AE54DA14B3E786809983A01007CF6B3254D3D4DA389C17DF7BC3C441E00BB33E434A0C33949AF81EFDE252701BA" ma:contentTypeVersion="5" ma:contentTypeDescription="Migrerte dokumenter fra historisk arkiv" ma:contentTypeScope="" ma:versionID="7ef40418ae11c183862b7effefb173f5">
  <xsd:schema xmlns:xsd="http://www.w3.org/2001/XMLSchema" xmlns:xs="http://www.w3.org/2001/XMLSchema" xmlns:p="http://schemas.microsoft.com/office/2006/metadata/properties" xmlns:ns2="1e033326-9d7b-40c1-b19f-0128d3c53814" xmlns:ns3="95b076b6-fb18-45f6-828d-98342270233c" targetNamespace="http://schemas.microsoft.com/office/2006/metadata/properties" ma:root="true" ma:fieldsID="7df364b9143cf271a7102b4441e4822c" ns2:_="" ns3:_="">
    <xsd:import namespace="1e033326-9d7b-40c1-b19f-0128d3c53814"/>
    <xsd:import namespace="95b076b6-fb18-45f6-828d-98342270233c"/>
    <xsd:element name="properties">
      <xsd:complexType>
        <xsd:sequence>
          <xsd:element name="documentManagement">
            <xsd:complexType>
              <xsd:all>
                <xsd:element ref="ns2:IMDocumentDate"/>
                <xsd:element ref="ns2:b2b582140d394fd3b15c4f37318f47ab" minOccurs="0"/>
                <xsd:element ref="ns2:TaxCatchAll" minOccurs="0"/>
                <xsd:element ref="ns2:TaxCatchAllLabel" minOccurs="0"/>
                <xsd:element ref="ns2:ef6dbdad52914ecfb83af5e34445bfb8" minOccurs="0"/>
                <xsd:element ref="ns2:m2ed111665cf492a86a46d6f7cf3989e" minOccurs="0"/>
                <xsd:element ref="ns2:p49464b9c65448418d1ff2537bfecf9f" minOccurs="0"/>
                <xsd:element ref="ns2:mb34b6b7b8ed4c6788b1993affe66663" minOccurs="0"/>
                <xsd:element ref="ns2:IMSender" minOccurs="0"/>
                <xsd:element ref="ns2:IMReceiver" minOccurs="0"/>
                <xsd:element ref="ns2:ofa5a0f214a54369866236daf9a4f2fe" minOccurs="0"/>
                <xsd:element ref="ns2:h30fe19a674740e7801166eaf032b7d9" minOccurs="0"/>
                <xsd:element ref="ns2:o6fe11a35735487dac377a215490fa4b" minOccurs="0"/>
                <xsd:element ref="ns2:p97caf9a1979467c8714afb016bad321" minOccurs="0"/>
                <xsd:element ref="ns2:l88281796c024f12be6e4e3f08fc80a0" minOccurs="0"/>
                <xsd:element ref="ns2:kf0ffde7d2e3495e990f59996718da89" minOccurs="0"/>
                <xsd:element ref="ns2:i8a034cb55434b9da9725c810c6b0c8b" minOccurs="0"/>
                <xsd:element ref="ns2:b05c14283fdb4c258640db241471dc2f" minOccurs="0"/>
                <xsd:element ref="ns2:kb4dffaff7f8430da9c064d6683c8579" minOccurs="0"/>
                <xsd:element ref="ns2:l3d461dae4994b9e80f8fec8f48cf135" minOccurs="0"/>
                <xsd:element ref="ns2:IMDateSent" minOccurs="0"/>
                <xsd:element ref="ns2:IMProjectNumber" minOccurs="0"/>
                <xsd:element ref="ns2:IMCustomerNumber" minOccurs="0"/>
                <xsd:element ref="ns2:IMExternalDocNumber" minOccurs="0"/>
                <xsd:element ref="ns2:IMPhysicalArchiveCode" minOccurs="0"/>
                <xsd:element ref="ns2:IMDrawingNumber" minOccurs="0"/>
                <xsd:element ref="ns2:IMReplacedFor" minOccurs="0"/>
                <xsd:element ref="ns2:IMIECFacilityLocation" minOccurs="0"/>
                <xsd:element ref="ns2:IMIECFacilityUnit" minOccurs="0"/>
                <xsd:element ref="ns2:IMGroupNumber" minOccurs="0"/>
                <xsd:element ref="ns2:IMLeafNumber" minOccurs="0"/>
                <xsd:element ref="ns2:p5e35a3076ae4516bc8338cb1e1a32af" minOccurs="0"/>
                <xsd:element ref="ns2:IMCtrlBy" minOccurs="0"/>
                <xsd:element ref="ns2:IMConstrApproved" minOccurs="0"/>
                <xsd:element ref="ns2:IMPreparedBy" minOccurs="0"/>
                <xsd:element ref="ns2:LRMKeyword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33326-9d7b-40c1-b19f-0128d3c53814" elementFormDefault="qualified">
    <xsd:import namespace="http://schemas.microsoft.com/office/2006/documentManagement/types"/>
    <xsd:import namespace="http://schemas.microsoft.com/office/infopath/2007/PartnerControls"/>
    <xsd:element name="IMDocumentDate" ma:index="8" ma:displayName="Dokumentdato" ma:default="[today]" ma:format="DateOnly" ma:internalName="IMDocumentDate">
      <xsd:simpleType>
        <xsd:restriction base="dms:DateTime"/>
      </xsd:simpleType>
    </xsd:element>
    <xsd:element name="b2b582140d394fd3b15c4f37318f47ab" ma:index="9" ma:taxonomy="true" ma:internalName="b2b582140d394fd3b15c4f37318f47ab" ma:taxonomyFieldName="IMDocumentType" ma:displayName="Dokumenttype" ma:default="" ma:fieldId="{b2b58214-0d39-4fd3-b15c-4f37318f47ab}" ma:sspId="0bd0674a-f7ae-4b8b-b0c6-67ceef0215a8" ma:termSetId="6a373f52-c117-4123-9b6e-1136312bb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1cb7868-c0e1-47fb-afad-13346463f0d1}" ma:internalName="TaxCatchAll" ma:showField="CatchAllData" ma:web="95b076b6-fb18-45f6-828d-9834227023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a1cb7868-c0e1-47fb-afad-13346463f0d1}" ma:internalName="TaxCatchAllLabel" ma:readOnly="true" ma:showField="CatchAllDataLabel" ma:web="95b076b6-fb18-45f6-828d-9834227023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f6dbdad52914ecfb83af5e34445bfb8" ma:index="13" ma:taxonomy="true" ma:internalName="ef6dbdad52914ecfb83af5e34445bfb8" ma:taxonomyFieldName="IMDocumentStatus" ma:displayName="Dokumentstatus" ma:default="1;#Utkast|651e9554-e465-46b5-ba53-ec8a73f17d4b" ma:fieldId="{ef6dbdad-5291-4ecf-b83a-f5e34445bfb8}" ma:sspId="0bd0674a-f7ae-4b8b-b0c6-67ceef0215a8" ma:termSetId="5e3dce72-7e2f-48a3-bbd6-b81f4162999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ed111665cf492a86a46d6f7cf3989e" ma:index="15" ma:taxonomy="true" ma:internalName="m2ed111665cf492a86a46d6f7cf3989e" ma:taxonomyFieldName="IMRecordCategory" ma:displayName="Arkivkategori" ma:default="4;#Administrativ dokumentasjon|f402d5bb-bc11-4709-ac99-c80c11f345fa" ma:fieldId="{62ed1116-65cf-492a-86a4-6d6f7cf3989e}" ma:sspId="0bd0674a-f7ae-4b8b-b0c6-67ceef0215a8" ma:termSetId="208ce4d5-2315-4991-84f8-92cc9bdcc8b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9464b9c65448418d1ff2537bfecf9f" ma:index="17" ma:taxonomy="true" ma:internalName="p49464b9c65448418d1ff2537bfecf9f" ma:taxonomyFieldName="IMCompany" ma:displayName="Selskap" ma:default="5;#BKK AS|56266d93-4f3d-4085-8ca2-5c53fe84bfcd" ma:fieldId="{949464b9-c654-4841-8d1f-f2537bfecf9f}" ma:sspId="0bd0674a-f7ae-4b8b-b0c6-67ceef0215a8" ma:termSetId="c8c6dbe0-006c-4475-ba22-e47e482dd8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34b6b7b8ed4c6788b1993affe66663" ma:index="19" ma:taxonomy="true" ma:internalName="mb34b6b7b8ed4c6788b1993affe66663" ma:taxonomyFieldName="IMFunction" ma:displayName="Funksjon" ma:default="6;#Innkjøp og anskaffelser|d803b0ab-eb26-44ab-8047-da650eeb9fa1" ma:fieldId="{6b34b6b7-b8ed-4c67-88b1-993affe66663}" ma:sspId="0bd0674a-f7ae-4b8b-b0c6-67ceef0215a8" ma:termSetId="aaeb2a1f-3844-4110-b8c5-8ee5814513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Sender" ma:index="21" nillable="true" ma:displayName="Avsender" ma:internalName="IMSender">
      <xsd:simpleType>
        <xsd:restriction base="dms:Text">
          <xsd:maxLength value="255"/>
        </xsd:restriction>
      </xsd:simpleType>
    </xsd:element>
    <xsd:element name="IMReceiver" ma:index="22" nillable="true" ma:displayName="Mottaker" ma:internalName="IMReceiver">
      <xsd:simpleType>
        <xsd:restriction base="dms:Text">
          <xsd:maxLength value="255"/>
        </xsd:restriction>
      </xsd:simpleType>
    </xsd:element>
    <xsd:element name="ofa5a0f214a54369866236daf9a4f2fe" ma:index="23" ma:taxonomy="true" ma:internalName="ofa5a0f214a54369866236daf9a4f2fe" ma:taxonomyFieldName="IMDocumentDirection" ma:displayName="Dokumentretning" ma:default="2;#Internt|59cc3db9-e9d0-47e9-b5a2-50a44ec3a28a" ma:fieldId="{8fa5a0f2-14a5-4369-8662-36daf9a4f2fe}" ma:sspId="0bd0674a-f7ae-4b8b-b0c6-67ceef0215a8" ma:termSetId="e03f5d18-895e-48ef-ade0-b12619cb6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30fe19a674740e7801166eaf032b7d9" ma:index="25" nillable="true" ma:taxonomy="true" ma:internalName="h30fe19a674740e7801166eaf032b7d9" ma:taxonomyFieldName="IMTransparency" ma:displayName="Unntatt offentligheten" ma:readOnly="false" ma:fieldId="{130fe19a-6747-40e7-8011-66eaf032b7d9}" ma:sspId="0bd0674a-f7ae-4b8b-b0c6-67ceef0215a8" ma:termSetId="66a77c47-c760-4733-a6b3-2b9e42cfb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fe11a35735487dac377a215490fa4b" ma:index="27" nillable="true" ma:taxonomy="true" ma:internalName="o6fe11a35735487dac377a215490fa4b" ma:taxonomyFieldName="IMSource" ma:displayName="Kilde" ma:readOnly="false" ma:default="3;#Microsoft 365|7c613202-94f0-4b6f-bc81-d3ee704ed31a" ma:fieldId="{86fe11a3-5735-487d-ac37-7a215490fa4b}" ma:sspId="0bd0674a-f7ae-4b8b-b0c6-67ceef0215a8" ma:termSetId="99dc503a-f406-4b36-bbb3-7f63660859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7caf9a1979467c8714afb016bad321" ma:index="30" nillable="true" ma:taxonomy="true" ma:internalName="p97caf9a1979467c8714afb016bad321" ma:taxonomyFieldName="IMFieldDescription" ma:displayName="Fag" ma:default="" ma:fieldId="{997caf9a-1979-467c-8714-afb016bad321}" ma:sspId="0bd0674a-f7ae-4b8b-b0c6-67ceef0215a8" ma:termSetId="6e398b52-4de5-448b-aa3e-748934d6b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88281796c024f12be6e4e3f08fc80a0" ma:index="32" nillable="true" ma:taxonomy="true" ma:internalName="l88281796c024f12be6e4e3f08fc80a0" ma:taxonomyFieldName="IMTechnicalDocSubType" ma:displayName="Teknisk dokument subtype" ma:default="" ma:fieldId="{58828179-6c02-4f12-be6e-4e3f08fc80a0}" ma:sspId="0bd0674a-f7ae-4b8b-b0c6-67ceef0215a8" ma:termSetId="1fb2a9e1-afee-426f-9650-626473c4cf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f0ffde7d2e3495e990f59996718da89" ma:index="34" nillable="true" ma:taxonomy="true" ma:internalName="kf0ffde7d2e3495e990f59996718da89" ma:taxonomyFieldName="IMMatrixNumber" ma:displayName="Matrikkelnummer" ma:default="" ma:fieldId="{4f0ffde7-d2e3-495e-990f-59996718da89}" ma:taxonomyMulti="true" ma:sspId="0bd0674a-f7ae-4b8b-b0c6-67ceef0215a8" ma:termSetId="9d16f2a6-5dee-4c86-8c2a-46544ad9a4b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8a034cb55434b9da9725c810c6b0c8b" ma:index="36" nillable="true" ma:taxonomy="true" ma:internalName="i8a034cb55434b9da9725c810c6b0c8b" ma:taxonomyFieldName="IMFacility" ma:displayName="Anlegg" ma:default="" ma:fieldId="{28a034cb-5543-4b9d-a972-5c810c6b0c8b}" ma:taxonomyMulti="true" ma:sspId="0bd0674a-f7ae-4b8b-b0c6-67ceef0215a8" ma:termSetId="06be803a-fb30-4ad4-bbf3-b94be81b7e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5c14283fdb4c258640db241471dc2f" ma:index="38" nillable="true" ma:taxonomy="true" ma:internalName="b05c14283fdb4c258640db241471dc2f" ma:taxonomyFieldName="IMFacilityCategory" ma:displayName="Anleggskategori" ma:default="" ma:fieldId="{b05c1428-3fdb-4c25-8640-db241471dc2f}" ma:sspId="0bd0674a-f7ae-4b8b-b0c6-67ceef0215a8" ma:termSetId="ec6b9728-5534-45b6-8556-9ac251d88e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4dffaff7f8430da9c064d6683c8579" ma:index="40" nillable="true" ma:taxonomy="true" ma:internalName="kb4dffaff7f8430da9c064d6683c8579" ma:taxonomyFieldName="IMFacilityUnit" ma:displayName="Anleggsenhet" ma:default="" ma:fieldId="{4b4dffaf-f7f8-430d-a9c0-64d6683c8579}" ma:taxonomyMulti="true" ma:sspId="0bd0674a-f7ae-4b8b-b0c6-67ceef0215a8" ma:termSetId="51f6dc3e-e6ee-4570-82e4-3ef9e65407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3d461dae4994b9e80f8fec8f48cf135" ma:index="42" nillable="true" ma:taxonomy="true" ma:internalName="l3d461dae4994b9e80f8fec8f48cf135" ma:taxonomyFieldName="IMRevisionIndex" ma:displayName="Revisjonsindeks" ma:default="" ma:fieldId="{53d461da-e499-4b9e-80f8-fec8f48cf135}" ma:taxonomyMulti="true" ma:sspId="0bd0674a-f7ae-4b8b-b0c6-67ceef0215a8" ma:termSetId="9a0af9b1-4b83-4014-ad56-99fa10878c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DateSent" ma:index="44" nillable="true" ma:displayName="Dato utsendt" ma:format="DateOnly" ma:internalName="IMDateSent">
      <xsd:simpleType>
        <xsd:restriction base="dms:DateTime"/>
      </xsd:simpleType>
    </xsd:element>
    <xsd:element name="IMProjectNumber" ma:index="45" nillable="true" ma:displayName="Prosjektnummer" ma:internalName="IMProjectNumber">
      <xsd:simpleType>
        <xsd:restriction base="dms:Text">
          <xsd:maxLength value="255"/>
        </xsd:restriction>
      </xsd:simpleType>
    </xsd:element>
    <xsd:element name="IMCustomerNumber" ma:index="46" nillable="true" ma:displayName="Kundenummer" ma:internalName="IMCustomerNumber">
      <xsd:simpleType>
        <xsd:restriction base="dms:Text">
          <xsd:maxLength value="255"/>
        </xsd:restriction>
      </xsd:simpleType>
    </xsd:element>
    <xsd:element name="IMExternalDocNumber" ma:index="47" nillable="true" ma:displayName="Eksternt dokumentnummer" ma:internalName="IMExternalDocNumber">
      <xsd:simpleType>
        <xsd:restriction base="dms:Text">
          <xsd:maxLength value="255"/>
        </xsd:restriction>
      </xsd:simpleType>
    </xsd:element>
    <xsd:element name="IMPhysicalArchiveCode" ma:index="48" nillable="true" ma:displayName="Fysisk arkivkode" ma:internalName="IMPhysicalArchiveCode">
      <xsd:simpleType>
        <xsd:restriction base="dms:Text">
          <xsd:maxLength value="255"/>
        </xsd:restriction>
      </xsd:simpleType>
    </xsd:element>
    <xsd:element name="IMDrawingNumber" ma:index="49" nillable="true" ma:displayName="Tegningsnummer" ma:internalName="IMDrawingNumber">
      <xsd:simpleType>
        <xsd:restriction base="dms:Number"/>
      </xsd:simpleType>
    </xsd:element>
    <xsd:element name="IMReplacedFor" ma:index="50" nillable="true" ma:displayName="Erstatning for" ma:internalName="IMReplacedFor">
      <xsd:simpleType>
        <xsd:restriction base="dms:Text">
          <xsd:maxLength value="255"/>
        </xsd:restriction>
      </xsd:simpleType>
    </xsd:element>
    <xsd:element name="IMIECFacilityLocation" ma:index="51" nillable="true" ma:displayName="IEC+ (anleggsplassering)" ma:internalName="IMIECFacilityLocation">
      <xsd:simpleType>
        <xsd:restriction base="dms:Text">
          <xsd:maxLength value="255"/>
        </xsd:restriction>
      </xsd:simpleType>
    </xsd:element>
    <xsd:element name="IMIECFacilityUnit" ma:index="52" nillable="true" ma:displayName="IEC= (anleggsenhet)" ma:internalName="IMIECFacilityUnit">
      <xsd:simpleType>
        <xsd:restriction base="dms:Text">
          <xsd:maxLength value="255"/>
        </xsd:restriction>
      </xsd:simpleType>
    </xsd:element>
    <xsd:element name="IMGroupNumber" ma:index="53" nillable="true" ma:displayName="Gruppenummer" ma:internalName="IMGroupNumber">
      <xsd:simpleType>
        <xsd:restriction base="dms:Text">
          <xsd:maxLength value="255"/>
        </xsd:restriction>
      </xsd:simpleType>
    </xsd:element>
    <xsd:element name="IMLeafNumber" ma:index="54" nillable="true" ma:displayName="Bladnummer" ma:internalName="IMLeafNumber">
      <xsd:simpleType>
        <xsd:restriction base="dms:Text">
          <xsd:maxLength value="255"/>
        </xsd:restriction>
      </xsd:simpleType>
    </xsd:element>
    <xsd:element name="p5e35a3076ae4516bc8338cb1e1a32af" ma:index="55" nillable="true" ma:taxonomy="true" ma:internalName="p5e35a3076ae4516bc8338cb1e1a32af" ma:taxonomyFieldName="IMApprovalCodes" ma:displayName="Godkjenningskode" ma:default="" ma:fieldId="{95e35a30-76ae-4516-bc83-38cb1e1a32af}" ma:sspId="0bd0674a-f7ae-4b8b-b0c6-67ceef0215a8" ma:termSetId="8da42685-f1ea-4d12-8d81-725029f77e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MCtrlBy" ma:index="57" nillable="true" ma:displayName="Kontrollert av" ma:internalName="IMCtrlBy">
      <xsd:simpleType>
        <xsd:restriction base="dms:Text">
          <xsd:maxLength value="255"/>
        </xsd:restriction>
      </xsd:simpleType>
    </xsd:element>
    <xsd:element name="IMConstrApproved" ma:index="58" nillable="true" ma:displayName="Konstruert godkjent" ma:default="0" ma:format="Dropdown" ma:internalName="IMConstrApproved">
      <xsd:simpleType>
        <xsd:restriction base="dms:Boolean"/>
      </xsd:simpleType>
    </xsd:element>
    <xsd:element name="IMPreparedBy" ma:index="59" nillable="true" ma:displayName="Utarbeidet av" ma:internalName="IMPreparedBy">
      <xsd:simpleType>
        <xsd:restriction base="dms:Text">
          <xsd:maxLength value="255"/>
        </xsd:restriction>
      </xsd:simpleType>
    </xsd:element>
    <xsd:element name="LRMKeywords" ma:index="60" nillable="true" ma:displayName="Nøkkelord" ma:internalName="LRMKeyword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076b6-fb18-45f6-828d-98342270233c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6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Fast ID" ma:description="Behold IDen ved tillegging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29" ma:displayName="Kommentarer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TaxCatchAll"><![CDATA[6;#Innkjøp og anskaffelser|d803b0ab-eb26-44ab-8047-da650eeb9fa1;#5;#BKK AS|56266d93-4f3d-4085-8ca2-5c53fe84bfcd;#4;#Administrativ dokumentasjon|f402d5bb-bc11-4709-ac99-c80c11f345fa;#3;#Microsoft 365|7c613202-94f0-4b6f-bc81-d3ee704ed31a;#2;#Internt|59cc3db9-e9d0-47e9-b5a2-50a44ec3a28a;#1;#Utkast|651e9554-e465-46b5-ba53-ec8a73f17d4b]]></LongProp>
</LongProperties>
</file>

<file path=customXml/item5.xml><?xml version="1.0" encoding="utf-8"?>
<?mso-contentType ?>
<SharedContentType xmlns="Microsoft.SharePoint.Taxonomy.ContentTypeSync" SourceId="0bd0674a-f7ae-4b8b-b0c6-67ceef0215a8" ContentTypeId="0x010100DCC8928C2E5AE54DA14B3E786809983A01007CF6B3254D3D4DA389C17DF7BC3C441E" PreviousValue="false" LastSyncTimeStamp="2023-03-13T12:19:45.47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88281796c024f12be6e4e3f08fc80a0 xmlns="1e033326-9d7b-40c1-b19f-0128d3c53814">
      <Terms xmlns="http://schemas.microsoft.com/office/infopath/2007/PartnerControls"/>
    </l88281796c024f12be6e4e3f08fc80a0>
    <p5e35a3076ae4516bc8338cb1e1a32af xmlns="1e033326-9d7b-40c1-b19f-0128d3c53814">
      <Terms xmlns="http://schemas.microsoft.com/office/infopath/2007/PartnerControls"/>
    </p5e35a3076ae4516bc8338cb1e1a32af>
    <IMSender xmlns="1e033326-9d7b-40c1-b19f-0128d3c53814" xsi:nil="true"/>
    <o6fe11a35735487dac377a215490fa4b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Microsoft 365</TermName>
          <TermId xmlns="http://schemas.microsoft.com/office/infopath/2007/PartnerControls">7c613202-94f0-4b6f-bc81-d3ee704ed31a</TermId>
        </TermInfo>
      </Terms>
    </o6fe11a35735487dac377a215490fa4b>
    <p49464b9c65448418d1ff2537bfecf9f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BKK AS</TermName>
          <TermId xmlns="http://schemas.microsoft.com/office/infopath/2007/PartnerControls">56266d93-4f3d-4085-8ca2-5c53fe84bfcd</TermId>
        </TermInfo>
      </Terms>
    </p49464b9c65448418d1ff2537bfecf9f>
    <LRMKeywords xmlns="1e033326-9d7b-40c1-b19f-0128d3c53814" xsi:nil="true"/>
    <b05c14283fdb4c258640db241471dc2f xmlns="1e033326-9d7b-40c1-b19f-0128d3c53814">
      <Terms xmlns="http://schemas.microsoft.com/office/infopath/2007/PartnerControls"/>
    </b05c14283fdb4c258640db241471dc2f>
    <IMReplacedFor xmlns="1e033326-9d7b-40c1-b19f-0128d3c53814" xsi:nil="true"/>
    <IMDocumentDate xmlns="1e033326-9d7b-40c1-b19f-0128d3c53814">2026-05-07T07:09:30+00:00</IMDocumentDate>
    <ef6dbdad52914ecfb83af5e34445bfb8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Utkast</TermName>
          <TermId xmlns="http://schemas.microsoft.com/office/infopath/2007/PartnerControls">651e9554-e465-46b5-ba53-ec8a73f17d4b</TermId>
        </TermInfo>
      </Terms>
    </ef6dbdad52914ecfb83af5e34445bfb8>
    <ofa5a0f214a54369866236daf9a4f2f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Internt</TermName>
          <TermId xmlns="http://schemas.microsoft.com/office/infopath/2007/PartnerControls">59cc3db9-e9d0-47e9-b5a2-50a44ec3a28a</TermId>
        </TermInfo>
      </Terms>
    </ofa5a0f214a54369866236daf9a4f2fe>
    <i8a034cb55434b9da9725c810c6b0c8b xmlns="1e033326-9d7b-40c1-b19f-0128d3c53814">
      <Terms xmlns="http://schemas.microsoft.com/office/infopath/2007/PartnerControls"/>
    </i8a034cb55434b9da9725c810c6b0c8b>
    <IMProjectNumber xmlns="1e033326-9d7b-40c1-b19f-0128d3c53814" xsi:nil="true"/>
    <TaxCatchAll xmlns="1e033326-9d7b-40c1-b19f-0128d3c53814">
      <Value>6</Value>
      <Value>5</Value>
      <Value>4</Value>
      <Value>3</Value>
      <Value>2</Value>
      <Value>1</Value>
    </TaxCatchAll>
    <mb34b6b7b8ed4c6788b1993affe66663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Innkjøp og anskaffelser</TermName>
          <TermId xmlns="http://schemas.microsoft.com/office/infopath/2007/PartnerControls">d803b0ab-eb26-44ab-8047-da650eeb9fa1</TermId>
        </TermInfo>
      </Terms>
    </mb34b6b7b8ed4c6788b1993affe66663>
    <IMDateSent xmlns="1e033326-9d7b-40c1-b19f-0128d3c53814" xsi:nil="true"/>
    <IMPhysicalArchiveCode xmlns="1e033326-9d7b-40c1-b19f-0128d3c53814" xsi:nil="true"/>
    <IMExternalDocNumber xmlns="1e033326-9d7b-40c1-b19f-0128d3c53814" xsi:nil="true"/>
    <IMIECFacilityUnit xmlns="1e033326-9d7b-40c1-b19f-0128d3c53814" xsi:nil="true"/>
    <IMCtrlBy xmlns="1e033326-9d7b-40c1-b19f-0128d3c53814" xsi:nil="true"/>
    <l3d461dae4994b9e80f8fec8f48cf135 xmlns="1e033326-9d7b-40c1-b19f-0128d3c53814">
      <Terms xmlns="http://schemas.microsoft.com/office/infopath/2007/PartnerControls"/>
    </l3d461dae4994b9e80f8fec8f48cf135>
    <IMGroupNumber xmlns="1e033326-9d7b-40c1-b19f-0128d3c53814" xsi:nil="true"/>
    <p97caf9a1979467c8714afb016bad321 xmlns="1e033326-9d7b-40c1-b19f-0128d3c53814">
      <Terms xmlns="http://schemas.microsoft.com/office/infopath/2007/PartnerControls"/>
    </p97caf9a1979467c8714afb016bad321>
    <h30fe19a674740e7801166eaf032b7d9 xmlns="1e033326-9d7b-40c1-b19f-0128d3c53814">
      <Terms xmlns="http://schemas.microsoft.com/office/infopath/2007/PartnerControls"/>
    </h30fe19a674740e7801166eaf032b7d9>
    <kb4dffaff7f8430da9c064d6683c8579 xmlns="1e033326-9d7b-40c1-b19f-0128d3c53814">
      <Terms xmlns="http://schemas.microsoft.com/office/infopath/2007/PartnerControls"/>
    </kb4dffaff7f8430da9c064d6683c8579>
    <IMIECFacilityLocation xmlns="1e033326-9d7b-40c1-b19f-0128d3c53814" xsi:nil="true"/>
    <IMLeafNumber xmlns="1e033326-9d7b-40c1-b19f-0128d3c53814" xsi:nil="true"/>
    <IMPreparedBy xmlns="1e033326-9d7b-40c1-b19f-0128d3c53814" xsi:nil="true"/>
    <m2ed111665cf492a86a46d6f7cf3989e xmlns="1e033326-9d7b-40c1-b19f-0128d3c5381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Administrativ dokumentasjon</TermName>
          <TermId xmlns="http://schemas.microsoft.com/office/infopath/2007/PartnerControls">f402d5bb-bc11-4709-ac99-c80c11f345fa</TermId>
        </TermInfo>
      </Terms>
    </m2ed111665cf492a86a46d6f7cf3989e>
    <IMConstrApproved xmlns="1e033326-9d7b-40c1-b19f-0128d3c53814">false</IMConstrApproved>
    <b2b582140d394fd3b15c4f37318f47ab xmlns="1e033326-9d7b-40c1-b19f-0128d3c53814">
      <Terms xmlns="http://schemas.microsoft.com/office/infopath/2007/PartnerControls"/>
    </b2b582140d394fd3b15c4f37318f47ab>
    <IMReceiver xmlns="1e033326-9d7b-40c1-b19f-0128d3c53814" xsi:nil="true"/>
    <IMCustomerNumber xmlns="1e033326-9d7b-40c1-b19f-0128d3c53814" xsi:nil="true"/>
    <kf0ffde7d2e3495e990f59996718da89 xmlns="1e033326-9d7b-40c1-b19f-0128d3c53814">
      <Terms xmlns="http://schemas.microsoft.com/office/infopath/2007/PartnerControls"/>
    </kf0ffde7d2e3495e990f59996718da89>
    <IMDrawingNumber xmlns="1e033326-9d7b-40c1-b19f-0128d3c53814" xsi:nil="true"/>
  </documentManagement>
</p:properties>
</file>

<file path=customXml/itemProps1.xml><?xml version="1.0" encoding="utf-8"?>
<ds:datastoreItem xmlns:ds="http://schemas.openxmlformats.org/officeDocument/2006/customXml" ds:itemID="{F71C6593-108E-4EA0-98FC-930974E41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33326-9d7b-40c1-b19f-0128d3c53814"/>
    <ds:schemaRef ds:uri="95b076b6-fb18-45f6-828d-983422702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D30C6E-9BD8-4A7A-8D3D-5619AF346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CCA5A-8559-446A-8C0F-79844A6D09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6DB470-D90C-4EEC-AAA1-5D72E064FA04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C52228E7-636C-45B5-A69F-02DFD9D9A2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C61DE-E6F0-40C6-B824-86E48854C4D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D742FF9-930E-4256-9E41-7686DCBF6CA8}">
  <ds:schemaRefs>
    <ds:schemaRef ds:uri="http://schemas.microsoft.com/office/2006/metadata/properties"/>
    <ds:schemaRef ds:uri="http://schemas.microsoft.com/office/infopath/2007/PartnerControls"/>
    <ds:schemaRef ds:uri="1e033326-9d7b-40c1-b19f-0128d3c538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1</TotalTime>
  <Pages>3</Pages>
  <Words>105</Words>
  <Characters>647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BKK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bh7047</dc:creator>
  <cp:lastModifiedBy>Tønnes Olai Mygland</cp:lastModifiedBy>
  <cp:revision>2</cp:revision>
  <dcterms:created xsi:type="dcterms:W3CDTF">2026-05-31T13:19:00Z</dcterms:created>
  <dcterms:modified xsi:type="dcterms:W3CDTF">2026-05-31T13:19:00Z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0x010100DE6129080716554B8F4B7FDC185CD9F5</vt:lpwstr>
  </property>
  <property fmtid="{D5CDD505-2E9C-101B-9397-08002B2CF9AE}" pid="4" name="display_urn:schemas-microsoft-com:office:office#Author">
    <vt:lpwstr>Øystein Helle</vt:lpwstr>
  </property>
  <property fmtid="{D5CDD505-2E9C-101B-9397-08002B2CF9AE}" pid="5" name="display_urn:schemas-microsoft-com:office:office#Editor">
    <vt:lpwstr>May Britt Dahl</vt:lpwstr>
  </property>
  <property fmtid="{D5CDD505-2E9C-101B-9397-08002B2CF9AE}" pid="6" name="IMApprovalCodes">
    <vt:lpwstr/>
  </property>
  <property fmtid="{D5CDD505-2E9C-101B-9397-08002B2CF9AE}" pid="7" name="IMCompany">
    <vt:lpwstr>5;#BKK AS|56266d93-4f3d-4085-8ca2-5c53fe84bfcd</vt:lpwstr>
  </property>
  <property fmtid="{D5CDD505-2E9C-101B-9397-08002B2CF9AE}" pid="8" name="IMDocumentDirection">
    <vt:lpwstr>2;#Internt|59cc3db9-e9d0-47e9-b5a2-50a44ec3a28a</vt:lpwstr>
  </property>
  <property fmtid="{D5CDD505-2E9C-101B-9397-08002B2CF9AE}" pid="9" name="IMDocumentStatus">
    <vt:lpwstr>1;#Utkast|651e9554-e465-46b5-ba53-ec8a73f17d4b</vt:lpwstr>
  </property>
  <property fmtid="{D5CDD505-2E9C-101B-9397-08002B2CF9AE}" pid="10" name="IMDocumentType">
    <vt:lpwstr/>
  </property>
  <property fmtid="{D5CDD505-2E9C-101B-9397-08002B2CF9AE}" pid="11" name="IMFacility">
    <vt:lpwstr/>
  </property>
  <property fmtid="{D5CDD505-2E9C-101B-9397-08002B2CF9AE}" pid="12" name="IMFacilityCategory">
    <vt:lpwstr/>
  </property>
  <property fmtid="{D5CDD505-2E9C-101B-9397-08002B2CF9AE}" pid="13" name="IMFacilityUnit">
    <vt:lpwstr/>
  </property>
  <property fmtid="{D5CDD505-2E9C-101B-9397-08002B2CF9AE}" pid="14" name="IMFieldDescription">
    <vt:lpwstr/>
  </property>
  <property fmtid="{D5CDD505-2E9C-101B-9397-08002B2CF9AE}" pid="15" name="IMFunction">
    <vt:lpwstr>6;#Innkjøp og anskaffelser|d803b0ab-eb26-44ab-8047-da650eeb9fa1</vt:lpwstr>
  </property>
  <property fmtid="{D5CDD505-2E9C-101B-9397-08002B2CF9AE}" pid="16" name="IMMatrixNumber">
    <vt:lpwstr/>
  </property>
  <property fmtid="{D5CDD505-2E9C-101B-9397-08002B2CF9AE}" pid="17" name="IMRecordCategory">
    <vt:lpwstr>4;#Administrativ dokumentasjon|f402d5bb-bc11-4709-ac99-c80c11f345fa</vt:lpwstr>
  </property>
  <property fmtid="{D5CDD505-2E9C-101B-9397-08002B2CF9AE}" pid="18" name="IMRevisionIndex">
    <vt:lpwstr/>
  </property>
  <property fmtid="{D5CDD505-2E9C-101B-9397-08002B2CF9AE}" pid="19" name="IMSource">
    <vt:lpwstr>3;#Microsoft 365|7c613202-94f0-4b6f-bc81-d3ee704ed31a</vt:lpwstr>
  </property>
  <property fmtid="{D5CDD505-2E9C-101B-9397-08002B2CF9AE}" pid="20" name="IMTechnicalDocSubType">
    <vt:lpwstr/>
  </property>
  <property fmtid="{D5CDD505-2E9C-101B-9397-08002B2CF9AE}" pid="21" name="IMTransparency">
    <vt:lpwstr/>
  </property>
  <property fmtid="{D5CDD505-2E9C-101B-9397-08002B2CF9AE}" pid="22" name="lcf76f155ced4ddcb4097134ff3c332f">
    <vt:lpwstr/>
  </property>
  <property fmtid="{D5CDD505-2E9C-101B-9397-08002B2CF9AE}" pid="23" name="MediaServiceImageTags">
    <vt:lpwstr/>
  </property>
  <property fmtid="{D5CDD505-2E9C-101B-9397-08002B2CF9AE}" pid="24" name="Order">
    <vt:lpwstr>3700.00000000000</vt:lpwstr>
  </property>
  <property fmtid="{D5CDD505-2E9C-101B-9397-08002B2CF9AE}" pid="25" name="TemplateUrl">
    <vt:lpwstr/>
  </property>
  <property fmtid="{D5CDD505-2E9C-101B-9397-08002B2CF9AE}" pid="26" name="TriggerFlowInfo">
    <vt:lpwstr/>
  </property>
  <property fmtid="{D5CDD505-2E9C-101B-9397-08002B2CF9AE}" pid="27" name="xd_ProgID">
    <vt:lpwstr/>
  </property>
  <property fmtid="{D5CDD505-2E9C-101B-9397-08002B2CF9AE}" pid="28" name="xd_Signature">
    <vt:lpwstr/>
  </property>
  <property fmtid="{D5CDD505-2E9C-101B-9397-08002B2CF9AE}" pid="29" name="_dlc_DocId">
    <vt:lpwstr>1044-16694220-56515</vt:lpwstr>
  </property>
  <property fmtid="{D5CDD505-2E9C-101B-9397-08002B2CF9AE}" pid="30" name="_dlc_DocIdItemGuid">
    <vt:lpwstr>ff987bb3-f118-421e-8639-f37ae43a6957</vt:lpwstr>
  </property>
  <property fmtid="{D5CDD505-2E9C-101B-9397-08002B2CF9AE}" pid="31" name="_dlc_DocIdUrl">
    <vt:lpwstr>https://bkkas.sharepoint.com/sites/BKKIOA/_layouts/15/DocIdRedir.aspx?ID=1044-16694220-56515, 1044-16694220-56515</vt:lpwstr>
  </property>
  <property fmtid="{D5CDD505-2E9C-101B-9397-08002B2CF9AE}" pid="32" name="_ExtendedDescription">
    <vt:lpwstr/>
  </property>
  <property fmtid="{D5CDD505-2E9C-101B-9397-08002B2CF9AE}" pid="33" name="_SharedFileIndex">
    <vt:lpwstr/>
  </property>
  <property fmtid="{D5CDD505-2E9C-101B-9397-08002B2CF9AE}" pid="34" name="_SourceUrl">
    <vt:lpwstr/>
  </property>
</Properties>
</file>